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6824" w14:textId="0AE01731" w:rsidR="0043587E" w:rsidRDefault="00914DEA" w:rsidP="0043587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51E65E7C" wp14:editId="142B53D0">
                <wp:simplePos x="0" y="0"/>
                <wp:positionH relativeFrom="column">
                  <wp:posOffset>4834572</wp:posOffset>
                </wp:positionH>
                <wp:positionV relativeFrom="paragraph">
                  <wp:posOffset>-164148</wp:posOffset>
                </wp:positionV>
                <wp:extent cx="1104900" cy="352425"/>
                <wp:effectExtent l="0" t="0" r="0" b="9525"/>
                <wp:wrapNone/>
                <wp:docPr id="10676194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9B40FE" w14:textId="238FCC37" w:rsidR="00914DEA" w:rsidRPr="00914DEA" w:rsidRDefault="00914DEA" w:rsidP="00914DE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914DE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แบบฟอร์ม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E65E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0.65pt;margin-top:-12.95pt;width:87pt;height:27.75pt;z-index:25198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" fillcolor="white [3201]" stroked="f" strokeweight=".5pt">
                <v:textbox>
                  <w:txbxContent>
                    <w:p w14:paraId="229B40FE" w14:textId="238FCC37" w:rsidR="00914DEA" w:rsidRPr="00914DEA" w:rsidRDefault="00914DEA" w:rsidP="00914DE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914DE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แบบฟอร์ม 3</w:t>
                      </w:r>
                    </w:p>
                  </w:txbxContent>
                </v:textbox>
              </v:shape>
            </w:pict>
          </mc:Fallback>
        </mc:AlternateContent>
      </w:r>
      <w:r w:rsidR="0082715A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7E783627" wp14:editId="0657E15A">
                <wp:simplePos x="0" y="0"/>
                <wp:positionH relativeFrom="column">
                  <wp:posOffset>1958975</wp:posOffset>
                </wp:positionH>
                <wp:positionV relativeFrom="paragraph">
                  <wp:posOffset>181610</wp:posOffset>
                </wp:positionV>
                <wp:extent cx="2055495" cy="483235"/>
                <wp:effectExtent l="0" t="0" r="0" b="3810"/>
                <wp:wrapNone/>
                <wp:docPr id="607961937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8B78B" w14:textId="77777777" w:rsidR="0043587E" w:rsidRPr="00A91BA3" w:rsidRDefault="0043587E" w:rsidP="004358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8"/>
                                <w:szCs w:val="58"/>
                              </w:rPr>
                            </w:pPr>
                            <w:r w:rsidRPr="00A91BA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8"/>
                                <w:szCs w:val="58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83627" id="Text Box 546" o:spid="_x0000_s1027" type="#_x0000_t202" style="position:absolute;left:0;text-align:left;margin-left:154.25pt;margin-top:14.3pt;width:161.85pt;height:38.0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" stroked="f">
                <v:textbox>
                  <w:txbxContent>
                    <w:p w14:paraId="47E8B78B" w14:textId="77777777" w:rsidR="0043587E" w:rsidRPr="00A91BA3" w:rsidRDefault="0043587E" w:rsidP="004358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8"/>
                          <w:szCs w:val="58"/>
                        </w:rPr>
                      </w:pPr>
                      <w:r w:rsidRPr="00A91BA3">
                        <w:rPr>
                          <w:rFonts w:ascii="TH SarabunIT๙" w:hAnsi="TH SarabunIT๙" w:cs="TH SarabunIT๙"/>
                          <w:b/>
                          <w:bCs/>
                          <w:sz w:val="58"/>
                          <w:szCs w:val="58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  <w:r w:rsidR="0043587E" w:rsidRPr="003C23E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982336" behindDoc="0" locked="0" layoutInCell="1" allowOverlap="1" wp14:anchorId="5D9695BF" wp14:editId="0A6D9CFD">
            <wp:simplePos x="0" y="0"/>
            <wp:positionH relativeFrom="margin">
              <wp:posOffset>47730</wp:posOffset>
            </wp:positionH>
            <wp:positionV relativeFrom="paragraph">
              <wp:posOffset>84248</wp:posOffset>
            </wp:positionV>
            <wp:extent cx="540508" cy="539086"/>
            <wp:effectExtent l="19050" t="0" r="0" b="0"/>
            <wp:wrapNone/>
            <wp:docPr id="32" name="รูปภาพ 1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 descr="krut_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08" cy="53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46891855"/>
    <w:p w14:paraId="6A67FF6C" w14:textId="6E9DF71D" w:rsidR="0043587E" w:rsidRPr="005A228B" w:rsidRDefault="0082715A" w:rsidP="0043587E">
      <w:pPr>
        <w:tabs>
          <w:tab w:val="left" w:pos="3600"/>
        </w:tabs>
        <w:spacing w:before="660" w:after="60" w:line="420" w:lineRule="exact"/>
        <w:rPr>
          <w:rFonts w:ascii="TH SarabunIT๙" w:hAnsi="TH SarabunIT๙" w:cs="TH SarabunIT๙"/>
          <w:noProof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64C265BC" wp14:editId="39AD7AC6">
                <wp:simplePos x="0" y="0"/>
                <wp:positionH relativeFrom="column">
                  <wp:posOffset>836294</wp:posOffset>
                </wp:positionH>
                <wp:positionV relativeFrom="paragraph">
                  <wp:posOffset>662305</wp:posOffset>
                </wp:positionV>
                <wp:extent cx="5005705" cy="5080"/>
                <wp:effectExtent l="0" t="0" r="23495" b="33020"/>
                <wp:wrapNone/>
                <wp:docPr id="185727863" name="Lin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5705" cy="508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7F46B" id="Line 542" o:spid="_x0000_s1026" style="position:absolute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52.15pt" to="460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">
                <v:stroke dashstyle="1 1" endcap="round"/>
              </v:line>
            </w:pict>
          </mc:Fallback>
        </mc:AlternateContent>
      </w:r>
      <w:r w:rsidR="0043587E" w:rsidRPr="00826600">
        <w:rPr>
          <w:rFonts w:ascii="TH SarabunIT๙" w:hAnsi="TH SarabunIT๙" w:cs="TH SarabunIT๙"/>
          <w:noProof/>
          <w:spacing w:val="-4"/>
          <w:sz w:val="32"/>
          <w:szCs w:val="32"/>
          <w:cs/>
        </w:rPr>
        <w:t xml:space="preserve"> </w:t>
      </w:r>
      <w:r w:rsidR="0043587E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ส่วนราชการ</w:t>
      </w:r>
      <w:r w:rsidR="0043587E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</w:p>
    <w:p w14:paraId="32BEC3FA" w14:textId="0DD1D654" w:rsidR="0043587E" w:rsidRPr="00F3632F" w:rsidRDefault="0082715A" w:rsidP="0043587E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0C5C8F9" wp14:editId="3C9886A4">
                <wp:simplePos x="0" y="0"/>
                <wp:positionH relativeFrom="column">
                  <wp:posOffset>3164839</wp:posOffset>
                </wp:positionH>
                <wp:positionV relativeFrom="paragraph">
                  <wp:posOffset>242570</wp:posOffset>
                </wp:positionV>
                <wp:extent cx="2679383" cy="1905"/>
                <wp:effectExtent l="0" t="0" r="26035" b="36195"/>
                <wp:wrapNone/>
                <wp:docPr id="141183226" name="Lin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79383" cy="190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46938" id="Line 544" o:spid="_x0000_s1026" style="position:absolute;flip: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1pt" to="460.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">
                <v:stroke dashstyle="1 1" endcap="round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8240" behindDoc="0" locked="0" layoutInCell="1" allowOverlap="1" wp14:anchorId="0EBBAC9C" wp14:editId="7D44E6D0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8890" t="13335" r="10160" b="5715"/>
                <wp:wrapNone/>
                <wp:docPr id="825570771" name="Lin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A30FD" id="Line 543" o:spid="_x0000_s1026" style="position:absolute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">
                <v:stroke dashstyle="1 1" endcap="round"/>
              </v:line>
            </w:pict>
          </mc:Fallback>
        </mc:AlternateContent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43587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587E" w:rsidRPr="00F3632F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43587E" w:rsidRPr="00F3632F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</w:t>
      </w:r>
      <w:r w:rsidR="0043587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3587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51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587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14:paraId="6CF8B3C4" w14:textId="1B641E15" w:rsidR="00264DA6" w:rsidRDefault="0082715A" w:rsidP="00A27EFD">
      <w:pPr>
        <w:tabs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0288" behindDoc="0" locked="0" layoutInCell="1" allowOverlap="1" wp14:anchorId="50D9A055" wp14:editId="4EFD4141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94655" cy="0"/>
                <wp:effectExtent l="8890" t="9525" r="11430" b="9525"/>
                <wp:wrapNone/>
                <wp:docPr id="596518512" name="Lin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465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BDCDB" id="Line 545" o:spid="_x0000_s1026" style="position:absolute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8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="0043587E" w:rsidRPr="00F3632F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43587E" w:rsidRPr="00F3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6272">
        <w:rPr>
          <w:rFonts w:ascii="TH SarabunIT๙" w:hAnsi="TH SarabunIT๙" w:cs="TH SarabunIT๙" w:hint="cs"/>
          <w:sz w:val="32"/>
          <w:szCs w:val="32"/>
          <w:cs/>
        </w:rPr>
        <w:t>ขออนุมัติปฏิบัติงานนอกเวลาราชการ</w:t>
      </w:r>
    </w:p>
    <w:p w14:paraId="1E1660A8" w14:textId="77777777" w:rsidR="0043587E" w:rsidRPr="00457DAF" w:rsidRDefault="0043587E" w:rsidP="0043587E">
      <w:pPr>
        <w:tabs>
          <w:tab w:val="left" w:pos="1134"/>
        </w:tabs>
        <w:spacing w:line="120" w:lineRule="exact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B86CDEB" w14:textId="090DDE0C" w:rsidR="0043587E" w:rsidRPr="0053614A" w:rsidRDefault="0043587E" w:rsidP="0043587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="008765B1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850A5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53614A" w:rsidRPr="0053614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ว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53614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</w:p>
    <w:p w14:paraId="351EED09" w14:textId="2A2C3947" w:rsidR="0043587E" w:rsidRDefault="0043587E" w:rsidP="0043587E">
      <w:pPr>
        <w:tabs>
          <w:tab w:val="left" w:pos="1134"/>
        </w:tabs>
        <w:spacing w:line="120" w:lineRule="exact"/>
        <w:rPr>
          <w:rFonts w:ascii="TH SarabunIT๙" w:hAnsi="TH SarabunIT๙" w:cs="TH SarabunIT๙"/>
          <w:sz w:val="32"/>
          <w:szCs w:val="32"/>
        </w:rPr>
      </w:pPr>
    </w:p>
    <w:bookmarkEnd w:id="0"/>
    <w:p w14:paraId="2F8EE94D" w14:textId="0605B4FA" w:rsidR="000919E9" w:rsidRDefault="008765B1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53614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(ระบุกลุ่มงาน/ชื่อบุคคลกรณีปฏิบัติงานคนเดียว   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มีความจำเป็น</w:t>
      </w:r>
      <w:r w:rsidR="00432DB0">
        <w:rPr>
          <w:rFonts w:ascii="TH SarabunIT๙" w:hAnsi="TH SarabunIT๙" w:cs="TH SarabunIT๙" w:hint="cs"/>
          <w:sz w:val="32"/>
          <w:szCs w:val="32"/>
          <w:cs/>
        </w:rPr>
        <w:t>จะ</w:t>
      </w:r>
      <w:r>
        <w:rPr>
          <w:rFonts w:ascii="TH SarabunIT๙" w:hAnsi="TH SarabunIT๙" w:cs="TH SarabunIT๙" w:hint="cs"/>
          <w:sz w:val="32"/>
          <w:szCs w:val="32"/>
          <w:cs/>
        </w:rPr>
        <w:t>ต้องปฏิบัติงานนอกเวลาราชการ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16A8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70F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(ระบุภารกิจ/ลักษณะงาน เหตุผล ความจำเป็นที่ต้องปฏิบัติงานนอกเวลาราชการ</w:t>
      </w:r>
      <w:r w:rsidR="00D16A8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ในภาพรวม      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)   </w:t>
      </w:r>
      <w:r w:rsidR="00AC70F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432DB0">
        <w:rPr>
          <w:rFonts w:ascii="TH SarabunIT๙" w:hAnsi="TH SarabunIT๙" w:cs="TH SarabunIT๙" w:hint="cs"/>
          <w:sz w:val="32"/>
          <w:szCs w:val="32"/>
          <w:cs/>
        </w:rPr>
        <w:t>เนื่องจากไม่สามารถปฏิบัติงาน</w:t>
      </w:r>
      <w:r w:rsidR="00D16A8D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32DB0">
        <w:rPr>
          <w:rFonts w:ascii="TH SarabunIT๙" w:hAnsi="TH SarabunIT๙" w:cs="TH SarabunIT๙" w:hint="cs"/>
          <w:sz w:val="32"/>
          <w:szCs w:val="32"/>
          <w:cs/>
        </w:rPr>
        <w:t xml:space="preserve">แล้วเสร็จในเวลาราชการได้  </w:t>
      </w:r>
    </w:p>
    <w:p w14:paraId="5973973A" w14:textId="77777777" w:rsidR="00432DB0" w:rsidRDefault="00432DB0" w:rsidP="0051409C">
      <w:pPr>
        <w:tabs>
          <w:tab w:val="left" w:pos="1134"/>
        </w:tabs>
        <w:spacing w:line="120" w:lineRule="exact"/>
        <w:rPr>
          <w:rFonts w:ascii="TH SarabunIT๙" w:hAnsi="TH SarabunIT๙" w:cs="TH SarabunIT๙"/>
          <w:sz w:val="32"/>
          <w:szCs w:val="32"/>
        </w:rPr>
      </w:pPr>
    </w:p>
    <w:p w14:paraId="39C6DA75" w14:textId="7ACB4EA0" w:rsidR="00432DB0" w:rsidRDefault="00432DB0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32DB0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เพื่อให้การปฏิบัติงานเป็นไปตามเป้าหมายและแล้วเสร็จภายในเวลาที่กำหนด จึงขออนุมัติปฏิบัติงาน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>นอกเวลาราชการ</w:t>
      </w:r>
      <w:r w:rsidRPr="00432DB0">
        <w:rPr>
          <w:rFonts w:ascii="TH SarabunIT๙" w:hAnsi="TH SarabunIT๙" w:cs="TH SarabunIT๙"/>
          <w:sz w:val="32"/>
          <w:szCs w:val="32"/>
        </w:rPr>
        <w:t xml:space="preserve">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ตั้งแต่วันที่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ปฏิบัติงานในวันทำการ</w:t>
      </w:r>
      <w:r w:rsidR="00043AA0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ตั้งแต่เวลา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ถึงเวลา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วันหยุดราชการ  ตั้งแต่เวลา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43AA0" w:rsidRPr="00043AA0">
        <w:rPr>
          <w:rFonts w:ascii="TH SarabunIT๙" w:hAnsi="TH SarabunIT๙" w:cs="TH SarabunIT๙" w:hint="cs"/>
          <w:sz w:val="32"/>
          <w:szCs w:val="32"/>
          <w:cs/>
        </w:rPr>
        <w:t>ถึงเวลา</w:t>
      </w:r>
      <w:r w:rsidR="00043A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โดยมีบุคลากรปฏิบัติงานนอกเวลาราชการ จำนวน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9048B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ราย ดังนี้</w:t>
      </w:r>
    </w:p>
    <w:p w14:paraId="74DD3F92" w14:textId="630B664D" w:rsidR="00432DB0" w:rsidRPr="00432DB0" w:rsidRDefault="00432DB0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54D4919C" w14:textId="438CB104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79E2F957" w14:textId="6783D425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13847F7C" w14:textId="761C6F09" w:rsidR="00831718" w:rsidRPr="00432DB0" w:rsidRDefault="00831718" w:rsidP="00831718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3EB78C64" w14:textId="30E4C02B" w:rsidR="00432DB0" w:rsidRPr="00831718" w:rsidRDefault="00831718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432DB0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</w:t>
      </w:r>
      <w:r w:rsidRPr="00432DB0">
        <w:rPr>
          <w:rFonts w:ascii="TH SarabunIT๙" w:hAnsi="TH SarabunIT๙" w:cs="TH SarabunIT๙"/>
          <w:color w:val="FFFFFF" w:themeColor="background1"/>
          <w:sz w:val="32"/>
          <w:szCs w:val="32"/>
          <w:u w:val="dotted"/>
        </w:rPr>
        <w:t>;</w:t>
      </w:r>
    </w:p>
    <w:p w14:paraId="5A9BD8F7" w14:textId="269E2059" w:rsidR="00432DB0" w:rsidRDefault="00432DB0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โดยเบิกเงินตอบแทนการปฏิบัติงานนอกเวลาราชการจากเงิน</w:t>
      </w:r>
      <w:r w:rsidR="008317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 w:rsidR="00831718" w:rsidRPr="0083171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8317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(ระบุหน่วยงาน)                         </w:t>
      </w:r>
      <w:r w:rsidR="008317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ในวงเงิน</w:t>
      </w:r>
      <w:r w:rsidR="008317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8317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       </w:t>
      </w:r>
    </w:p>
    <w:p w14:paraId="3E866C57" w14:textId="77777777" w:rsidR="00432DB0" w:rsidRDefault="00432DB0" w:rsidP="0051409C">
      <w:pPr>
        <w:tabs>
          <w:tab w:val="left" w:pos="1134"/>
        </w:tabs>
        <w:spacing w:line="12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B7D303" w14:textId="266065F3" w:rsidR="00432DB0" w:rsidRDefault="00C9746A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</w:t>
      </w:r>
      <w:r w:rsidR="00D92053"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</w:t>
      </w:r>
    </w:p>
    <w:p w14:paraId="23F64AD6" w14:textId="400155CB" w:rsidR="00432DB0" w:rsidRDefault="00D92053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อนุมัติให้บุคลากรตามรายชื่อข้างต้น 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 ปฏิบัติงานนอกเวลาราชการ </w:t>
      </w:r>
      <w:r w:rsidR="0021531C"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21531C"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 w:rsidR="002153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ระหว่างวันที่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D92053">
        <w:rPr>
          <w:rFonts w:ascii="TH SarabunIT๙" w:hAnsi="TH SarabunIT๙" w:cs="TH SarabunIT๙"/>
          <w:color w:val="FFFFFF" w:themeColor="background1"/>
          <w:sz w:val="32"/>
          <w:szCs w:val="32"/>
        </w:rPr>
        <w:t>;</w:t>
      </w:r>
    </w:p>
    <w:p w14:paraId="20DC4A67" w14:textId="6507F15F" w:rsidR="0021531C" w:rsidRDefault="00AC70FD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อนุมัติให้เบิกจ่ายเงินตอบแทนการปฏิบัติงานนอกเวลาราชการ </w:t>
      </w:r>
      <w:r w:rsidR="003204D5">
        <w:rPr>
          <w:rFonts w:ascii="TH SarabunIT๙" w:hAnsi="TH SarabunIT๙" w:cs="TH SarabunIT๙" w:hint="cs"/>
          <w:sz w:val="32"/>
          <w:szCs w:val="32"/>
          <w:cs/>
        </w:rPr>
        <w:t>จากเงิน</w:t>
      </w:r>
      <w:r w:rsidR="0021531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</w:t>
      </w:r>
      <w:r w:rsidR="0021531C" w:rsidRPr="0021531C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)</w:t>
      </w:r>
      <w:r w:rsidR="0021531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21531C"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</w:t>
      </w:r>
      <w:r w:rsidR="0021531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21531C" w:rsidRPr="00432D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21531C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</w:t>
      </w:r>
    </w:p>
    <w:p w14:paraId="6C27C0FF" w14:textId="3D05C17A" w:rsidR="00432DB0" w:rsidRPr="00432DB0" w:rsidRDefault="00AC70FD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ในวงเงิน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บาท  (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ต่อไปด้วย จะเป็นพระคุณ          </w:t>
      </w:r>
    </w:p>
    <w:p w14:paraId="6B867ABE" w14:textId="77777777" w:rsidR="00A27EFD" w:rsidRDefault="00A27EFD" w:rsidP="00432DB0">
      <w:pPr>
        <w:tabs>
          <w:tab w:val="left" w:pos="1134"/>
        </w:tabs>
        <w:spacing w:line="28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4F53ED" w14:textId="77777777" w:rsidR="00EA5E0A" w:rsidRDefault="00EA5E0A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</w:p>
    <w:p w14:paraId="508B528F" w14:textId="78E08A52" w:rsidR="00A60B10" w:rsidRDefault="00A60B1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821C41F" w14:textId="37C6DCFF" w:rsidR="00A60B10" w:rsidRDefault="00A60B1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</w:t>
      </w:r>
      <w:r w:rsidRPr="00A60B10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ง</w:t>
      </w:r>
    </w:p>
    <w:p w14:paraId="6273981E" w14:textId="77777777" w:rsidR="00043AA0" w:rsidRDefault="00043AA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</w:p>
    <w:p w14:paraId="11915C8A" w14:textId="77777777" w:rsidR="00043AA0" w:rsidRDefault="00043AA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</w:p>
    <w:p w14:paraId="2BFF5C9A" w14:textId="77777777" w:rsidR="00043AA0" w:rsidRDefault="00043AA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</w:p>
    <w:p w14:paraId="0155D6C4" w14:textId="77777777" w:rsidR="00043AA0" w:rsidRDefault="00043AA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</w:p>
    <w:p w14:paraId="4E7B6981" w14:textId="77777777" w:rsidR="00043AA0" w:rsidRDefault="00043AA0" w:rsidP="006D0E38">
      <w:pPr>
        <w:tabs>
          <w:tab w:val="left" w:pos="1134"/>
        </w:tabs>
        <w:spacing w:line="280" w:lineRule="atLeast"/>
        <w:rPr>
          <w:rFonts w:ascii="TH SarabunIT๙" w:hAnsi="TH SarabunIT๙" w:cs="TH SarabunIT๙"/>
          <w:sz w:val="32"/>
          <w:szCs w:val="32"/>
          <w:u w:val="dotted"/>
        </w:rPr>
      </w:pPr>
    </w:p>
    <w:sectPr w:rsidR="00043AA0" w:rsidSect="00523852">
      <w:headerReference w:type="even" r:id="rId9"/>
      <w:pgSz w:w="11906" w:h="16838" w:code="9"/>
      <w:pgMar w:top="567" w:right="1134" w:bottom="1134" w:left="1559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625C0" w14:textId="77777777" w:rsidR="007F26B7" w:rsidRDefault="007F26B7">
      <w:r>
        <w:separator/>
      </w:r>
    </w:p>
  </w:endnote>
  <w:endnote w:type="continuationSeparator" w:id="0">
    <w:p w14:paraId="1FC5D6C3" w14:textId="77777777" w:rsidR="007F26B7" w:rsidRDefault="007F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74A95" w14:textId="77777777" w:rsidR="007F26B7" w:rsidRDefault="007F26B7">
      <w:r>
        <w:separator/>
      </w:r>
    </w:p>
  </w:footnote>
  <w:footnote w:type="continuationSeparator" w:id="0">
    <w:p w14:paraId="705FC08E" w14:textId="77777777" w:rsidR="007F26B7" w:rsidRDefault="007F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7795B" w14:textId="77777777" w:rsidR="00BC2A4F" w:rsidRDefault="00BC2A4F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1EC752BB" w14:textId="77777777" w:rsidR="00BC2A4F" w:rsidRDefault="00BC2A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828E3"/>
    <w:multiLevelType w:val="multilevel"/>
    <w:tmpl w:val="B0D43DB2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1" w15:restartNumberingAfterBreak="0">
    <w:nsid w:val="47710D5D"/>
    <w:multiLevelType w:val="hybridMultilevel"/>
    <w:tmpl w:val="D4820B8A"/>
    <w:lvl w:ilvl="0" w:tplc="0409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2" w15:restartNumberingAfterBreak="0">
    <w:nsid w:val="5D7A4E99"/>
    <w:multiLevelType w:val="hybridMultilevel"/>
    <w:tmpl w:val="1A8E154A"/>
    <w:lvl w:ilvl="0" w:tplc="E3C48B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64BA7205"/>
    <w:multiLevelType w:val="hybridMultilevel"/>
    <w:tmpl w:val="96607FA4"/>
    <w:lvl w:ilvl="0" w:tplc="09E637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6F91C9C"/>
    <w:multiLevelType w:val="hybridMultilevel"/>
    <w:tmpl w:val="18586006"/>
    <w:lvl w:ilvl="0" w:tplc="F906F01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932665591">
    <w:abstractNumId w:val="1"/>
  </w:num>
  <w:num w:numId="2" w16cid:durableId="2011373065">
    <w:abstractNumId w:val="2"/>
  </w:num>
  <w:num w:numId="3" w16cid:durableId="1884636571">
    <w:abstractNumId w:val="0"/>
  </w:num>
  <w:num w:numId="4" w16cid:durableId="433747485">
    <w:abstractNumId w:val="3"/>
  </w:num>
  <w:num w:numId="5" w16cid:durableId="1636987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CB"/>
    <w:rsid w:val="000009B3"/>
    <w:rsid w:val="000013CD"/>
    <w:rsid w:val="0000216D"/>
    <w:rsid w:val="0000338A"/>
    <w:rsid w:val="000040F3"/>
    <w:rsid w:val="000060F1"/>
    <w:rsid w:val="0000664D"/>
    <w:rsid w:val="00007ED0"/>
    <w:rsid w:val="00010443"/>
    <w:rsid w:val="00011058"/>
    <w:rsid w:val="00012078"/>
    <w:rsid w:val="00012647"/>
    <w:rsid w:val="00013EE8"/>
    <w:rsid w:val="000142E6"/>
    <w:rsid w:val="00014C9A"/>
    <w:rsid w:val="00016EF3"/>
    <w:rsid w:val="00017F8F"/>
    <w:rsid w:val="0002051E"/>
    <w:rsid w:val="00020806"/>
    <w:rsid w:val="00022C7E"/>
    <w:rsid w:val="00022D6C"/>
    <w:rsid w:val="00023130"/>
    <w:rsid w:val="00024BFE"/>
    <w:rsid w:val="00024E79"/>
    <w:rsid w:val="0002539B"/>
    <w:rsid w:val="000264D3"/>
    <w:rsid w:val="000266C6"/>
    <w:rsid w:val="00026D7F"/>
    <w:rsid w:val="000276AA"/>
    <w:rsid w:val="00027BCF"/>
    <w:rsid w:val="000308A2"/>
    <w:rsid w:val="00030B43"/>
    <w:rsid w:val="00032986"/>
    <w:rsid w:val="00033591"/>
    <w:rsid w:val="000343DB"/>
    <w:rsid w:val="00035ED8"/>
    <w:rsid w:val="0003691B"/>
    <w:rsid w:val="00040D07"/>
    <w:rsid w:val="00041424"/>
    <w:rsid w:val="00042580"/>
    <w:rsid w:val="00043211"/>
    <w:rsid w:val="00043AA0"/>
    <w:rsid w:val="0004480E"/>
    <w:rsid w:val="00047BB9"/>
    <w:rsid w:val="00051118"/>
    <w:rsid w:val="00052EFC"/>
    <w:rsid w:val="00056BE8"/>
    <w:rsid w:val="00057668"/>
    <w:rsid w:val="00060915"/>
    <w:rsid w:val="00061A24"/>
    <w:rsid w:val="00061CE5"/>
    <w:rsid w:val="00063D6E"/>
    <w:rsid w:val="0006583D"/>
    <w:rsid w:val="00066316"/>
    <w:rsid w:val="00072067"/>
    <w:rsid w:val="00072CB5"/>
    <w:rsid w:val="000732CB"/>
    <w:rsid w:val="00073D0C"/>
    <w:rsid w:val="000748BF"/>
    <w:rsid w:val="000750B7"/>
    <w:rsid w:val="00075384"/>
    <w:rsid w:val="00077A6A"/>
    <w:rsid w:val="000802B6"/>
    <w:rsid w:val="00080597"/>
    <w:rsid w:val="000816DF"/>
    <w:rsid w:val="00082945"/>
    <w:rsid w:val="000841C1"/>
    <w:rsid w:val="00084247"/>
    <w:rsid w:val="000845A5"/>
    <w:rsid w:val="00084C80"/>
    <w:rsid w:val="000851C3"/>
    <w:rsid w:val="000855DA"/>
    <w:rsid w:val="000864D7"/>
    <w:rsid w:val="00086D2B"/>
    <w:rsid w:val="00090B98"/>
    <w:rsid w:val="000919E9"/>
    <w:rsid w:val="00091C07"/>
    <w:rsid w:val="00092D8B"/>
    <w:rsid w:val="0009438F"/>
    <w:rsid w:val="00097B79"/>
    <w:rsid w:val="000A17DE"/>
    <w:rsid w:val="000A3468"/>
    <w:rsid w:val="000A449A"/>
    <w:rsid w:val="000A4837"/>
    <w:rsid w:val="000A514D"/>
    <w:rsid w:val="000A5968"/>
    <w:rsid w:val="000A698A"/>
    <w:rsid w:val="000A7507"/>
    <w:rsid w:val="000A775F"/>
    <w:rsid w:val="000A7CC1"/>
    <w:rsid w:val="000B20CA"/>
    <w:rsid w:val="000B2CD6"/>
    <w:rsid w:val="000B37DF"/>
    <w:rsid w:val="000B6D5F"/>
    <w:rsid w:val="000C2492"/>
    <w:rsid w:val="000C44AC"/>
    <w:rsid w:val="000C4B4B"/>
    <w:rsid w:val="000C4D38"/>
    <w:rsid w:val="000C745B"/>
    <w:rsid w:val="000D003C"/>
    <w:rsid w:val="000D177E"/>
    <w:rsid w:val="000D2756"/>
    <w:rsid w:val="000D2E1D"/>
    <w:rsid w:val="000D658D"/>
    <w:rsid w:val="000D7378"/>
    <w:rsid w:val="000D786C"/>
    <w:rsid w:val="000E0D4B"/>
    <w:rsid w:val="000E3AEB"/>
    <w:rsid w:val="000F07FF"/>
    <w:rsid w:val="000F280B"/>
    <w:rsid w:val="000F5306"/>
    <w:rsid w:val="00103C07"/>
    <w:rsid w:val="0010581B"/>
    <w:rsid w:val="001060CE"/>
    <w:rsid w:val="00106AA4"/>
    <w:rsid w:val="00106F3C"/>
    <w:rsid w:val="00107A06"/>
    <w:rsid w:val="00107DC9"/>
    <w:rsid w:val="00110B9B"/>
    <w:rsid w:val="00113665"/>
    <w:rsid w:val="001177D0"/>
    <w:rsid w:val="0012276A"/>
    <w:rsid w:val="001235E9"/>
    <w:rsid w:val="00124393"/>
    <w:rsid w:val="00125081"/>
    <w:rsid w:val="001260AB"/>
    <w:rsid w:val="00126779"/>
    <w:rsid w:val="00127288"/>
    <w:rsid w:val="00130DE4"/>
    <w:rsid w:val="0013193E"/>
    <w:rsid w:val="00132BCE"/>
    <w:rsid w:val="001335AD"/>
    <w:rsid w:val="00133E15"/>
    <w:rsid w:val="001360BF"/>
    <w:rsid w:val="001364B7"/>
    <w:rsid w:val="00136615"/>
    <w:rsid w:val="00136B53"/>
    <w:rsid w:val="00136B7A"/>
    <w:rsid w:val="00136EE7"/>
    <w:rsid w:val="00137996"/>
    <w:rsid w:val="00140457"/>
    <w:rsid w:val="00142A0D"/>
    <w:rsid w:val="001430C9"/>
    <w:rsid w:val="00144502"/>
    <w:rsid w:val="00144827"/>
    <w:rsid w:val="00145958"/>
    <w:rsid w:val="00145AC2"/>
    <w:rsid w:val="0014687C"/>
    <w:rsid w:val="00153FA3"/>
    <w:rsid w:val="0015563E"/>
    <w:rsid w:val="001559EC"/>
    <w:rsid w:val="00155DC2"/>
    <w:rsid w:val="00161D52"/>
    <w:rsid w:val="00163218"/>
    <w:rsid w:val="001637A4"/>
    <w:rsid w:val="00163BA1"/>
    <w:rsid w:val="00164580"/>
    <w:rsid w:val="001654C3"/>
    <w:rsid w:val="00166004"/>
    <w:rsid w:val="001678B6"/>
    <w:rsid w:val="00167E52"/>
    <w:rsid w:val="00170B4C"/>
    <w:rsid w:val="00171173"/>
    <w:rsid w:val="00171756"/>
    <w:rsid w:val="00172AE5"/>
    <w:rsid w:val="00173848"/>
    <w:rsid w:val="00173C1D"/>
    <w:rsid w:val="00175799"/>
    <w:rsid w:val="001759BB"/>
    <w:rsid w:val="00175A28"/>
    <w:rsid w:val="001805E6"/>
    <w:rsid w:val="001810DC"/>
    <w:rsid w:val="001819BF"/>
    <w:rsid w:val="00181A83"/>
    <w:rsid w:val="00182633"/>
    <w:rsid w:val="00182EFB"/>
    <w:rsid w:val="00183242"/>
    <w:rsid w:val="001840AD"/>
    <w:rsid w:val="00185AE8"/>
    <w:rsid w:val="00185B22"/>
    <w:rsid w:val="0018601B"/>
    <w:rsid w:val="00186CBA"/>
    <w:rsid w:val="0019031D"/>
    <w:rsid w:val="00191525"/>
    <w:rsid w:val="00191771"/>
    <w:rsid w:val="00197BFF"/>
    <w:rsid w:val="001A061D"/>
    <w:rsid w:val="001A0CD6"/>
    <w:rsid w:val="001A1C6A"/>
    <w:rsid w:val="001A2F12"/>
    <w:rsid w:val="001A3F34"/>
    <w:rsid w:val="001A4B5F"/>
    <w:rsid w:val="001A5BAC"/>
    <w:rsid w:val="001A6A3D"/>
    <w:rsid w:val="001A75A1"/>
    <w:rsid w:val="001A7C77"/>
    <w:rsid w:val="001A7F64"/>
    <w:rsid w:val="001B1480"/>
    <w:rsid w:val="001B1776"/>
    <w:rsid w:val="001B31D7"/>
    <w:rsid w:val="001B3A44"/>
    <w:rsid w:val="001B4CB3"/>
    <w:rsid w:val="001B6ECD"/>
    <w:rsid w:val="001B7740"/>
    <w:rsid w:val="001C0A73"/>
    <w:rsid w:val="001C1AB0"/>
    <w:rsid w:val="001C25D3"/>
    <w:rsid w:val="001C748F"/>
    <w:rsid w:val="001D318E"/>
    <w:rsid w:val="001E38C9"/>
    <w:rsid w:val="001E3BB6"/>
    <w:rsid w:val="001E41AC"/>
    <w:rsid w:val="001E4DE5"/>
    <w:rsid w:val="001E7984"/>
    <w:rsid w:val="001E79C7"/>
    <w:rsid w:val="001E7E3A"/>
    <w:rsid w:val="001F1375"/>
    <w:rsid w:val="001F28EB"/>
    <w:rsid w:val="001F3463"/>
    <w:rsid w:val="001F3FFC"/>
    <w:rsid w:val="001F420C"/>
    <w:rsid w:val="001F54B4"/>
    <w:rsid w:val="001F5BDE"/>
    <w:rsid w:val="001F7D20"/>
    <w:rsid w:val="002031B0"/>
    <w:rsid w:val="00204B4E"/>
    <w:rsid w:val="00206422"/>
    <w:rsid w:val="002069CF"/>
    <w:rsid w:val="00211D64"/>
    <w:rsid w:val="00212103"/>
    <w:rsid w:val="00212353"/>
    <w:rsid w:val="002123C1"/>
    <w:rsid w:val="00212BC8"/>
    <w:rsid w:val="00213D45"/>
    <w:rsid w:val="00214F0F"/>
    <w:rsid w:val="002152F0"/>
    <w:rsid w:val="0021531C"/>
    <w:rsid w:val="0021707C"/>
    <w:rsid w:val="002204AF"/>
    <w:rsid w:val="002228EA"/>
    <w:rsid w:val="00224099"/>
    <w:rsid w:val="00224998"/>
    <w:rsid w:val="00224DF7"/>
    <w:rsid w:val="00227D9F"/>
    <w:rsid w:val="002300D6"/>
    <w:rsid w:val="002308EB"/>
    <w:rsid w:val="002323F1"/>
    <w:rsid w:val="00233513"/>
    <w:rsid w:val="0023374D"/>
    <w:rsid w:val="00234405"/>
    <w:rsid w:val="00234956"/>
    <w:rsid w:val="002352DF"/>
    <w:rsid w:val="002402A4"/>
    <w:rsid w:val="00247F91"/>
    <w:rsid w:val="0025009A"/>
    <w:rsid w:val="0025107F"/>
    <w:rsid w:val="002527C3"/>
    <w:rsid w:val="00255500"/>
    <w:rsid w:val="00255525"/>
    <w:rsid w:val="00255EE3"/>
    <w:rsid w:val="002564AF"/>
    <w:rsid w:val="00256818"/>
    <w:rsid w:val="0025747E"/>
    <w:rsid w:val="00257626"/>
    <w:rsid w:val="0025770D"/>
    <w:rsid w:val="00257E14"/>
    <w:rsid w:val="002600B7"/>
    <w:rsid w:val="002611AA"/>
    <w:rsid w:val="00261225"/>
    <w:rsid w:val="00261E59"/>
    <w:rsid w:val="0026466C"/>
    <w:rsid w:val="00264DA6"/>
    <w:rsid w:val="0026504E"/>
    <w:rsid w:val="002663A3"/>
    <w:rsid w:val="0027049E"/>
    <w:rsid w:val="00270BEA"/>
    <w:rsid w:val="00270E7E"/>
    <w:rsid w:val="002710CE"/>
    <w:rsid w:val="002733B3"/>
    <w:rsid w:val="00273FA7"/>
    <w:rsid w:val="002747A4"/>
    <w:rsid w:val="00274939"/>
    <w:rsid w:val="00274B8E"/>
    <w:rsid w:val="00275900"/>
    <w:rsid w:val="00276C7C"/>
    <w:rsid w:val="00277A9E"/>
    <w:rsid w:val="0028152E"/>
    <w:rsid w:val="00281EEE"/>
    <w:rsid w:val="00282138"/>
    <w:rsid w:val="00285F5C"/>
    <w:rsid w:val="00286776"/>
    <w:rsid w:val="002875D3"/>
    <w:rsid w:val="00287DDB"/>
    <w:rsid w:val="00287FD4"/>
    <w:rsid w:val="00293B20"/>
    <w:rsid w:val="0029474D"/>
    <w:rsid w:val="00294F46"/>
    <w:rsid w:val="00295273"/>
    <w:rsid w:val="0029716B"/>
    <w:rsid w:val="00297653"/>
    <w:rsid w:val="00297E1C"/>
    <w:rsid w:val="002A2953"/>
    <w:rsid w:val="002A3AA2"/>
    <w:rsid w:val="002A502C"/>
    <w:rsid w:val="002A5095"/>
    <w:rsid w:val="002A52FC"/>
    <w:rsid w:val="002A6CD8"/>
    <w:rsid w:val="002A6DDC"/>
    <w:rsid w:val="002A7F69"/>
    <w:rsid w:val="002B0097"/>
    <w:rsid w:val="002B07FF"/>
    <w:rsid w:val="002B1C82"/>
    <w:rsid w:val="002B2301"/>
    <w:rsid w:val="002B3FE9"/>
    <w:rsid w:val="002B4D4E"/>
    <w:rsid w:val="002B5E0F"/>
    <w:rsid w:val="002B6618"/>
    <w:rsid w:val="002B679D"/>
    <w:rsid w:val="002C6320"/>
    <w:rsid w:val="002C6C8B"/>
    <w:rsid w:val="002D0052"/>
    <w:rsid w:val="002D06B7"/>
    <w:rsid w:val="002D282A"/>
    <w:rsid w:val="002D3952"/>
    <w:rsid w:val="002D424A"/>
    <w:rsid w:val="002E0A83"/>
    <w:rsid w:val="002E14F7"/>
    <w:rsid w:val="002E1A4E"/>
    <w:rsid w:val="002E1EB8"/>
    <w:rsid w:val="002E2332"/>
    <w:rsid w:val="002E5E3E"/>
    <w:rsid w:val="002F15DC"/>
    <w:rsid w:val="002F2C41"/>
    <w:rsid w:val="002F4C44"/>
    <w:rsid w:val="002F61CA"/>
    <w:rsid w:val="002F6C45"/>
    <w:rsid w:val="002F7D9C"/>
    <w:rsid w:val="0030215C"/>
    <w:rsid w:val="0030338A"/>
    <w:rsid w:val="00303595"/>
    <w:rsid w:val="003100E8"/>
    <w:rsid w:val="0031087B"/>
    <w:rsid w:val="00310DE9"/>
    <w:rsid w:val="003119AA"/>
    <w:rsid w:val="003125F6"/>
    <w:rsid w:val="00314FA2"/>
    <w:rsid w:val="00316FE4"/>
    <w:rsid w:val="003204D5"/>
    <w:rsid w:val="00322C3B"/>
    <w:rsid w:val="00330F2E"/>
    <w:rsid w:val="00333B65"/>
    <w:rsid w:val="00333B8B"/>
    <w:rsid w:val="00333DCD"/>
    <w:rsid w:val="0034111D"/>
    <w:rsid w:val="00341A03"/>
    <w:rsid w:val="00342AE7"/>
    <w:rsid w:val="0034324E"/>
    <w:rsid w:val="0034476F"/>
    <w:rsid w:val="00350854"/>
    <w:rsid w:val="003524C9"/>
    <w:rsid w:val="00352CE6"/>
    <w:rsid w:val="00354159"/>
    <w:rsid w:val="00360EFC"/>
    <w:rsid w:val="00362907"/>
    <w:rsid w:val="00364F3D"/>
    <w:rsid w:val="00365585"/>
    <w:rsid w:val="0036716A"/>
    <w:rsid w:val="00373546"/>
    <w:rsid w:val="00373A1B"/>
    <w:rsid w:val="00374CDE"/>
    <w:rsid w:val="00375098"/>
    <w:rsid w:val="00377596"/>
    <w:rsid w:val="00377CDA"/>
    <w:rsid w:val="003830BA"/>
    <w:rsid w:val="00384611"/>
    <w:rsid w:val="00385165"/>
    <w:rsid w:val="00386C69"/>
    <w:rsid w:val="00387C35"/>
    <w:rsid w:val="003902D1"/>
    <w:rsid w:val="003903F7"/>
    <w:rsid w:val="003915E7"/>
    <w:rsid w:val="00392755"/>
    <w:rsid w:val="00393118"/>
    <w:rsid w:val="00393520"/>
    <w:rsid w:val="003955C5"/>
    <w:rsid w:val="00395C3C"/>
    <w:rsid w:val="00397215"/>
    <w:rsid w:val="003A142F"/>
    <w:rsid w:val="003A16B6"/>
    <w:rsid w:val="003A242E"/>
    <w:rsid w:val="003A2938"/>
    <w:rsid w:val="003A2D19"/>
    <w:rsid w:val="003A47BD"/>
    <w:rsid w:val="003B00AF"/>
    <w:rsid w:val="003B0B81"/>
    <w:rsid w:val="003B1C89"/>
    <w:rsid w:val="003B2CBC"/>
    <w:rsid w:val="003B5A6F"/>
    <w:rsid w:val="003B604D"/>
    <w:rsid w:val="003C034E"/>
    <w:rsid w:val="003C091B"/>
    <w:rsid w:val="003C21EE"/>
    <w:rsid w:val="003C23EC"/>
    <w:rsid w:val="003C599B"/>
    <w:rsid w:val="003C5C6B"/>
    <w:rsid w:val="003C68A5"/>
    <w:rsid w:val="003D0506"/>
    <w:rsid w:val="003D0E2F"/>
    <w:rsid w:val="003D13E1"/>
    <w:rsid w:val="003D2899"/>
    <w:rsid w:val="003D369C"/>
    <w:rsid w:val="003D41F3"/>
    <w:rsid w:val="003D522C"/>
    <w:rsid w:val="003D6DE0"/>
    <w:rsid w:val="003D776F"/>
    <w:rsid w:val="003E0FDC"/>
    <w:rsid w:val="003E4A9D"/>
    <w:rsid w:val="003E7D42"/>
    <w:rsid w:val="003E7FFD"/>
    <w:rsid w:val="003F0122"/>
    <w:rsid w:val="003F1DD1"/>
    <w:rsid w:val="003F1E4F"/>
    <w:rsid w:val="003F3060"/>
    <w:rsid w:val="003F43E7"/>
    <w:rsid w:val="003F6B89"/>
    <w:rsid w:val="003F6C1C"/>
    <w:rsid w:val="00400CB1"/>
    <w:rsid w:val="00401169"/>
    <w:rsid w:val="00401966"/>
    <w:rsid w:val="00404340"/>
    <w:rsid w:val="00405343"/>
    <w:rsid w:val="00410C29"/>
    <w:rsid w:val="00412D92"/>
    <w:rsid w:val="00412FCB"/>
    <w:rsid w:val="00413783"/>
    <w:rsid w:val="00414610"/>
    <w:rsid w:val="00414D65"/>
    <w:rsid w:val="00416992"/>
    <w:rsid w:val="00417AFF"/>
    <w:rsid w:val="004215AE"/>
    <w:rsid w:val="004236A6"/>
    <w:rsid w:val="00423B46"/>
    <w:rsid w:val="004240B0"/>
    <w:rsid w:val="00426C44"/>
    <w:rsid w:val="0043142B"/>
    <w:rsid w:val="00432DB0"/>
    <w:rsid w:val="00433ECE"/>
    <w:rsid w:val="00435286"/>
    <w:rsid w:val="0043587E"/>
    <w:rsid w:val="00442D3E"/>
    <w:rsid w:val="00446034"/>
    <w:rsid w:val="004470AA"/>
    <w:rsid w:val="00451E3E"/>
    <w:rsid w:val="00451FD9"/>
    <w:rsid w:val="00454AA9"/>
    <w:rsid w:val="00454E29"/>
    <w:rsid w:val="00455276"/>
    <w:rsid w:val="004553C4"/>
    <w:rsid w:val="004555F9"/>
    <w:rsid w:val="00457DAF"/>
    <w:rsid w:val="004606B4"/>
    <w:rsid w:val="00462701"/>
    <w:rsid w:val="00463A2F"/>
    <w:rsid w:val="00465794"/>
    <w:rsid w:val="004668B0"/>
    <w:rsid w:val="004745D8"/>
    <w:rsid w:val="00476172"/>
    <w:rsid w:val="0047672F"/>
    <w:rsid w:val="0047734D"/>
    <w:rsid w:val="00480CC2"/>
    <w:rsid w:val="004811CF"/>
    <w:rsid w:val="004847C3"/>
    <w:rsid w:val="0048720A"/>
    <w:rsid w:val="00487471"/>
    <w:rsid w:val="004902C1"/>
    <w:rsid w:val="00493387"/>
    <w:rsid w:val="004955B0"/>
    <w:rsid w:val="00496868"/>
    <w:rsid w:val="00497805"/>
    <w:rsid w:val="004A053F"/>
    <w:rsid w:val="004A1AFF"/>
    <w:rsid w:val="004A1E33"/>
    <w:rsid w:val="004A21CB"/>
    <w:rsid w:val="004A4034"/>
    <w:rsid w:val="004A6C80"/>
    <w:rsid w:val="004A7521"/>
    <w:rsid w:val="004B09DF"/>
    <w:rsid w:val="004B3946"/>
    <w:rsid w:val="004B3A87"/>
    <w:rsid w:val="004B4D7E"/>
    <w:rsid w:val="004C39C7"/>
    <w:rsid w:val="004C53C8"/>
    <w:rsid w:val="004C6731"/>
    <w:rsid w:val="004D0B42"/>
    <w:rsid w:val="004D0E28"/>
    <w:rsid w:val="004D12B6"/>
    <w:rsid w:val="004D154F"/>
    <w:rsid w:val="004D3680"/>
    <w:rsid w:val="004D46BE"/>
    <w:rsid w:val="004D59B9"/>
    <w:rsid w:val="004D7D5F"/>
    <w:rsid w:val="004E0208"/>
    <w:rsid w:val="004E0F60"/>
    <w:rsid w:val="004E1B5B"/>
    <w:rsid w:val="004E204A"/>
    <w:rsid w:val="004E318A"/>
    <w:rsid w:val="004E3505"/>
    <w:rsid w:val="004E4345"/>
    <w:rsid w:val="004E5586"/>
    <w:rsid w:val="004E653B"/>
    <w:rsid w:val="004E7856"/>
    <w:rsid w:val="004F0CD8"/>
    <w:rsid w:val="004F1C91"/>
    <w:rsid w:val="004F2B4B"/>
    <w:rsid w:val="004F2DBB"/>
    <w:rsid w:val="004F325D"/>
    <w:rsid w:val="004F4D46"/>
    <w:rsid w:val="004F70E4"/>
    <w:rsid w:val="00502A8E"/>
    <w:rsid w:val="00505176"/>
    <w:rsid w:val="00506ADD"/>
    <w:rsid w:val="0050735E"/>
    <w:rsid w:val="005109A6"/>
    <w:rsid w:val="005112C2"/>
    <w:rsid w:val="0051210C"/>
    <w:rsid w:val="00513EA0"/>
    <w:rsid w:val="0051409C"/>
    <w:rsid w:val="00514B51"/>
    <w:rsid w:val="00516B4D"/>
    <w:rsid w:val="00523852"/>
    <w:rsid w:val="005241FD"/>
    <w:rsid w:val="00524459"/>
    <w:rsid w:val="0052671E"/>
    <w:rsid w:val="00526AFC"/>
    <w:rsid w:val="0053062F"/>
    <w:rsid w:val="00531AD5"/>
    <w:rsid w:val="005326B1"/>
    <w:rsid w:val="00533DCB"/>
    <w:rsid w:val="00533F93"/>
    <w:rsid w:val="00534675"/>
    <w:rsid w:val="005356EE"/>
    <w:rsid w:val="0053614A"/>
    <w:rsid w:val="005363F9"/>
    <w:rsid w:val="005437BB"/>
    <w:rsid w:val="00543A79"/>
    <w:rsid w:val="00543B0A"/>
    <w:rsid w:val="0054481F"/>
    <w:rsid w:val="00545AC4"/>
    <w:rsid w:val="00545CBB"/>
    <w:rsid w:val="00545E04"/>
    <w:rsid w:val="005460C8"/>
    <w:rsid w:val="005464DD"/>
    <w:rsid w:val="00550CE9"/>
    <w:rsid w:val="0055148F"/>
    <w:rsid w:val="005517BF"/>
    <w:rsid w:val="0055196E"/>
    <w:rsid w:val="0055236B"/>
    <w:rsid w:val="00552750"/>
    <w:rsid w:val="00555AD9"/>
    <w:rsid w:val="00556552"/>
    <w:rsid w:val="00560342"/>
    <w:rsid w:val="00562214"/>
    <w:rsid w:val="0056324D"/>
    <w:rsid w:val="0056603A"/>
    <w:rsid w:val="00566BE3"/>
    <w:rsid w:val="00566D64"/>
    <w:rsid w:val="00567C2B"/>
    <w:rsid w:val="0057079E"/>
    <w:rsid w:val="00570E46"/>
    <w:rsid w:val="00572716"/>
    <w:rsid w:val="005752FE"/>
    <w:rsid w:val="00575587"/>
    <w:rsid w:val="00575776"/>
    <w:rsid w:val="00580434"/>
    <w:rsid w:val="00587846"/>
    <w:rsid w:val="00587FA5"/>
    <w:rsid w:val="0059058D"/>
    <w:rsid w:val="005913CD"/>
    <w:rsid w:val="005947ED"/>
    <w:rsid w:val="00594D85"/>
    <w:rsid w:val="00595474"/>
    <w:rsid w:val="005A0C65"/>
    <w:rsid w:val="005A1214"/>
    <w:rsid w:val="005A228B"/>
    <w:rsid w:val="005A3611"/>
    <w:rsid w:val="005A4125"/>
    <w:rsid w:val="005B17F3"/>
    <w:rsid w:val="005B537D"/>
    <w:rsid w:val="005B590D"/>
    <w:rsid w:val="005B76EF"/>
    <w:rsid w:val="005C1BAB"/>
    <w:rsid w:val="005C1FE5"/>
    <w:rsid w:val="005C2A54"/>
    <w:rsid w:val="005C31AE"/>
    <w:rsid w:val="005C6272"/>
    <w:rsid w:val="005C63FC"/>
    <w:rsid w:val="005C7F58"/>
    <w:rsid w:val="005D4158"/>
    <w:rsid w:val="005D5391"/>
    <w:rsid w:val="005D6ED4"/>
    <w:rsid w:val="005D76C5"/>
    <w:rsid w:val="005E182C"/>
    <w:rsid w:val="005E38AF"/>
    <w:rsid w:val="005E3F40"/>
    <w:rsid w:val="005E5059"/>
    <w:rsid w:val="005E6A13"/>
    <w:rsid w:val="005F20EE"/>
    <w:rsid w:val="005F3C0C"/>
    <w:rsid w:val="005F4EE0"/>
    <w:rsid w:val="005F66D6"/>
    <w:rsid w:val="005F7057"/>
    <w:rsid w:val="0060024B"/>
    <w:rsid w:val="006019C1"/>
    <w:rsid w:val="006022C6"/>
    <w:rsid w:val="00602EBB"/>
    <w:rsid w:val="0060329B"/>
    <w:rsid w:val="00603DC5"/>
    <w:rsid w:val="0060444E"/>
    <w:rsid w:val="00610BE6"/>
    <w:rsid w:val="00612096"/>
    <w:rsid w:val="006121A9"/>
    <w:rsid w:val="00612E3C"/>
    <w:rsid w:val="0061370B"/>
    <w:rsid w:val="006144BF"/>
    <w:rsid w:val="006145D5"/>
    <w:rsid w:val="006166BB"/>
    <w:rsid w:val="00616D53"/>
    <w:rsid w:val="006174BC"/>
    <w:rsid w:val="00617724"/>
    <w:rsid w:val="00621B96"/>
    <w:rsid w:val="00621C38"/>
    <w:rsid w:val="00621F09"/>
    <w:rsid w:val="00621F3D"/>
    <w:rsid w:val="00622A2A"/>
    <w:rsid w:val="006240C8"/>
    <w:rsid w:val="0062411F"/>
    <w:rsid w:val="00624FDC"/>
    <w:rsid w:val="0062565D"/>
    <w:rsid w:val="00625C59"/>
    <w:rsid w:val="00625DCB"/>
    <w:rsid w:val="00625E52"/>
    <w:rsid w:val="00627010"/>
    <w:rsid w:val="0063005B"/>
    <w:rsid w:val="00636705"/>
    <w:rsid w:val="006403DD"/>
    <w:rsid w:val="00642D9E"/>
    <w:rsid w:val="00643F8A"/>
    <w:rsid w:val="00644D4D"/>
    <w:rsid w:val="006463FC"/>
    <w:rsid w:val="00646C55"/>
    <w:rsid w:val="00653F72"/>
    <w:rsid w:val="00654F87"/>
    <w:rsid w:val="00655D74"/>
    <w:rsid w:val="00656EFC"/>
    <w:rsid w:val="00661052"/>
    <w:rsid w:val="0066291A"/>
    <w:rsid w:val="006656EB"/>
    <w:rsid w:val="00667FA8"/>
    <w:rsid w:val="00670EA3"/>
    <w:rsid w:val="006729B1"/>
    <w:rsid w:val="00673D29"/>
    <w:rsid w:val="00674E96"/>
    <w:rsid w:val="00675135"/>
    <w:rsid w:val="006755AC"/>
    <w:rsid w:val="006767D4"/>
    <w:rsid w:val="00676962"/>
    <w:rsid w:val="006828A9"/>
    <w:rsid w:val="00682AD3"/>
    <w:rsid w:val="00682DC5"/>
    <w:rsid w:val="00686CE8"/>
    <w:rsid w:val="00687398"/>
    <w:rsid w:val="006874D2"/>
    <w:rsid w:val="006912D8"/>
    <w:rsid w:val="00695EF9"/>
    <w:rsid w:val="00696891"/>
    <w:rsid w:val="0069691C"/>
    <w:rsid w:val="00696A1E"/>
    <w:rsid w:val="006A2843"/>
    <w:rsid w:val="006A2B09"/>
    <w:rsid w:val="006A4118"/>
    <w:rsid w:val="006A4749"/>
    <w:rsid w:val="006A5306"/>
    <w:rsid w:val="006A6BDE"/>
    <w:rsid w:val="006B05C3"/>
    <w:rsid w:val="006B0FFE"/>
    <w:rsid w:val="006B124C"/>
    <w:rsid w:val="006B4D61"/>
    <w:rsid w:val="006B671C"/>
    <w:rsid w:val="006B7ABD"/>
    <w:rsid w:val="006C0A6A"/>
    <w:rsid w:val="006C215F"/>
    <w:rsid w:val="006C3644"/>
    <w:rsid w:val="006C3A4B"/>
    <w:rsid w:val="006C4580"/>
    <w:rsid w:val="006C5161"/>
    <w:rsid w:val="006C5532"/>
    <w:rsid w:val="006D03B3"/>
    <w:rsid w:val="006D03EA"/>
    <w:rsid w:val="006D0BFA"/>
    <w:rsid w:val="006D0C88"/>
    <w:rsid w:val="006D0E38"/>
    <w:rsid w:val="006D16F7"/>
    <w:rsid w:val="006D3479"/>
    <w:rsid w:val="006D3A6D"/>
    <w:rsid w:val="006D3A80"/>
    <w:rsid w:val="006D5869"/>
    <w:rsid w:val="006E113E"/>
    <w:rsid w:val="006E2029"/>
    <w:rsid w:val="006E3C57"/>
    <w:rsid w:val="006E3D59"/>
    <w:rsid w:val="006E6579"/>
    <w:rsid w:val="006E7B22"/>
    <w:rsid w:val="006F48C7"/>
    <w:rsid w:val="00700FAD"/>
    <w:rsid w:val="00701390"/>
    <w:rsid w:val="00705444"/>
    <w:rsid w:val="007054D2"/>
    <w:rsid w:val="007062A9"/>
    <w:rsid w:val="007110B3"/>
    <w:rsid w:val="007157E3"/>
    <w:rsid w:val="007165AB"/>
    <w:rsid w:val="00716981"/>
    <w:rsid w:val="00720D29"/>
    <w:rsid w:val="00721A1F"/>
    <w:rsid w:val="00721CA1"/>
    <w:rsid w:val="00722076"/>
    <w:rsid w:val="00722AC2"/>
    <w:rsid w:val="00727EFF"/>
    <w:rsid w:val="007339C7"/>
    <w:rsid w:val="007363FF"/>
    <w:rsid w:val="007404BA"/>
    <w:rsid w:val="007425A8"/>
    <w:rsid w:val="00744FF9"/>
    <w:rsid w:val="0074632A"/>
    <w:rsid w:val="00746F3D"/>
    <w:rsid w:val="00750C04"/>
    <w:rsid w:val="00750F4A"/>
    <w:rsid w:val="00751513"/>
    <w:rsid w:val="007518D5"/>
    <w:rsid w:val="00751BEC"/>
    <w:rsid w:val="007530C3"/>
    <w:rsid w:val="00753F98"/>
    <w:rsid w:val="00755807"/>
    <w:rsid w:val="00755D31"/>
    <w:rsid w:val="00756E43"/>
    <w:rsid w:val="007601D1"/>
    <w:rsid w:val="007647E8"/>
    <w:rsid w:val="00764C26"/>
    <w:rsid w:val="007651D5"/>
    <w:rsid w:val="00766044"/>
    <w:rsid w:val="00767878"/>
    <w:rsid w:val="007706A0"/>
    <w:rsid w:val="00772055"/>
    <w:rsid w:val="00772D18"/>
    <w:rsid w:val="007734F5"/>
    <w:rsid w:val="00775347"/>
    <w:rsid w:val="00775427"/>
    <w:rsid w:val="00775865"/>
    <w:rsid w:val="00776003"/>
    <w:rsid w:val="00780B9A"/>
    <w:rsid w:val="00784972"/>
    <w:rsid w:val="007850EA"/>
    <w:rsid w:val="0078596D"/>
    <w:rsid w:val="00786660"/>
    <w:rsid w:val="0079186A"/>
    <w:rsid w:val="00792388"/>
    <w:rsid w:val="007929C5"/>
    <w:rsid w:val="00793F0C"/>
    <w:rsid w:val="007941B5"/>
    <w:rsid w:val="00796368"/>
    <w:rsid w:val="007969DD"/>
    <w:rsid w:val="007A0513"/>
    <w:rsid w:val="007A2563"/>
    <w:rsid w:val="007A3032"/>
    <w:rsid w:val="007A3DE0"/>
    <w:rsid w:val="007A746B"/>
    <w:rsid w:val="007B14DB"/>
    <w:rsid w:val="007B1AC9"/>
    <w:rsid w:val="007B3ECB"/>
    <w:rsid w:val="007B4DDE"/>
    <w:rsid w:val="007B7F79"/>
    <w:rsid w:val="007C224E"/>
    <w:rsid w:val="007C229B"/>
    <w:rsid w:val="007C2AD9"/>
    <w:rsid w:val="007C36A6"/>
    <w:rsid w:val="007C3A8E"/>
    <w:rsid w:val="007C4954"/>
    <w:rsid w:val="007C67E4"/>
    <w:rsid w:val="007D0D49"/>
    <w:rsid w:val="007D1F76"/>
    <w:rsid w:val="007D2768"/>
    <w:rsid w:val="007D2E12"/>
    <w:rsid w:val="007D439B"/>
    <w:rsid w:val="007D4A6F"/>
    <w:rsid w:val="007D4D31"/>
    <w:rsid w:val="007D5183"/>
    <w:rsid w:val="007D7155"/>
    <w:rsid w:val="007D76E3"/>
    <w:rsid w:val="007E091F"/>
    <w:rsid w:val="007E4376"/>
    <w:rsid w:val="007E6E95"/>
    <w:rsid w:val="007F2537"/>
    <w:rsid w:val="007F26B7"/>
    <w:rsid w:val="007F3C9B"/>
    <w:rsid w:val="007F41FA"/>
    <w:rsid w:val="008000A5"/>
    <w:rsid w:val="00801007"/>
    <w:rsid w:val="00802404"/>
    <w:rsid w:val="00804858"/>
    <w:rsid w:val="00806BAE"/>
    <w:rsid w:val="008112AB"/>
    <w:rsid w:val="0081170B"/>
    <w:rsid w:val="00811AED"/>
    <w:rsid w:val="0081521B"/>
    <w:rsid w:val="00815D8E"/>
    <w:rsid w:val="008164CF"/>
    <w:rsid w:val="0081687B"/>
    <w:rsid w:val="00817D8D"/>
    <w:rsid w:val="0082384E"/>
    <w:rsid w:val="00823F6A"/>
    <w:rsid w:val="008240AA"/>
    <w:rsid w:val="008248FA"/>
    <w:rsid w:val="00826600"/>
    <w:rsid w:val="0082685B"/>
    <w:rsid w:val="0082715A"/>
    <w:rsid w:val="00831630"/>
    <w:rsid w:val="00831718"/>
    <w:rsid w:val="008355BA"/>
    <w:rsid w:val="00835957"/>
    <w:rsid w:val="00837106"/>
    <w:rsid w:val="0083724C"/>
    <w:rsid w:val="0084092D"/>
    <w:rsid w:val="00841796"/>
    <w:rsid w:val="00844897"/>
    <w:rsid w:val="0084582D"/>
    <w:rsid w:val="00845C0F"/>
    <w:rsid w:val="00845DFD"/>
    <w:rsid w:val="00846DD4"/>
    <w:rsid w:val="00847211"/>
    <w:rsid w:val="00850544"/>
    <w:rsid w:val="00850A56"/>
    <w:rsid w:val="00850E23"/>
    <w:rsid w:val="008535D9"/>
    <w:rsid w:val="00854B4E"/>
    <w:rsid w:val="008612EE"/>
    <w:rsid w:val="00864ECA"/>
    <w:rsid w:val="00864F0A"/>
    <w:rsid w:val="00866286"/>
    <w:rsid w:val="0086659A"/>
    <w:rsid w:val="00870583"/>
    <w:rsid w:val="008725F7"/>
    <w:rsid w:val="00872C02"/>
    <w:rsid w:val="008745CA"/>
    <w:rsid w:val="00874659"/>
    <w:rsid w:val="008747ED"/>
    <w:rsid w:val="008765B1"/>
    <w:rsid w:val="008770BC"/>
    <w:rsid w:val="008771F5"/>
    <w:rsid w:val="008809CF"/>
    <w:rsid w:val="0088118D"/>
    <w:rsid w:val="00881D1B"/>
    <w:rsid w:val="00882913"/>
    <w:rsid w:val="00885AF7"/>
    <w:rsid w:val="00886C84"/>
    <w:rsid w:val="008872D4"/>
    <w:rsid w:val="00890D70"/>
    <w:rsid w:val="0089146D"/>
    <w:rsid w:val="00891712"/>
    <w:rsid w:val="0089194F"/>
    <w:rsid w:val="0089346E"/>
    <w:rsid w:val="00896794"/>
    <w:rsid w:val="00896C40"/>
    <w:rsid w:val="00896D37"/>
    <w:rsid w:val="00897973"/>
    <w:rsid w:val="008A1CD5"/>
    <w:rsid w:val="008A332D"/>
    <w:rsid w:val="008A4171"/>
    <w:rsid w:val="008B09F3"/>
    <w:rsid w:val="008B2F93"/>
    <w:rsid w:val="008B3CEC"/>
    <w:rsid w:val="008B3EDF"/>
    <w:rsid w:val="008B7336"/>
    <w:rsid w:val="008C1A5F"/>
    <w:rsid w:val="008C7E4D"/>
    <w:rsid w:val="008D007E"/>
    <w:rsid w:val="008D190F"/>
    <w:rsid w:val="008D2FF5"/>
    <w:rsid w:val="008D37FB"/>
    <w:rsid w:val="008E47E3"/>
    <w:rsid w:val="008E4CAE"/>
    <w:rsid w:val="008E5E6F"/>
    <w:rsid w:val="008E711C"/>
    <w:rsid w:val="008E71D1"/>
    <w:rsid w:val="008F06D2"/>
    <w:rsid w:val="008F1AF1"/>
    <w:rsid w:val="008F1BB1"/>
    <w:rsid w:val="008F2CFF"/>
    <w:rsid w:val="008F5DEA"/>
    <w:rsid w:val="008F7F8E"/>
    <w:rsid w:val="00900E96"/>
    <w:rsid w:val="0090365A"/>
    <w:rsid w:val="009048BA"/>
    <w:rsid w:val="00904C2B"/>
    <w:rsid w:val="009078B6"/>
    <w:rsid w:val="00911114"/>
    <w:rsid w:val="00911344"/>
    <w:rsid w:val="00913C8A"/>
    <w:rsid w:val="00914DEA"/>
    <w:rsid w:val="009162C5"/>
    <w:rsid w:val="009167E1"/>
    <w:rsid w:val="00917054"/>
    <w:rsid w:val="0092059A"/>
    <w:rsid w:val="00920D08"/>
    <w:rsid w:val="00921DB7"/>
    <w:rsid w:val="00921DCD"/>
    <w:rsid w:val="00921E9F"/>
    <w:rsid w:val="00922F46"/>
    <w:rsid w:val="00923102"/>
    <w:rsid w:val="00925FBD"/>
    <w:rsid w:val="00931CCF"/>
    <w:rsid w:val="0093336B"/>
    <w:rsid w:val="0093350D"/>
    <w:rsid w:val="009340D8"/>
    <w:rsid w:val="009352E1"/>
    <w:rsid w:val="00936A3D"/>
    <w:rsid w:val="00940A53"/>
    <w:rsid w:val="00941E67"/>
    <w:rsid w:val="00942235"/>
    <w:rsid w:val="00945667"/>
    <w:rsid w:val="0095134E"/>
    <w:rsid w:val="00951D06"/>
    <w:rsid w:val="00952813"/>
    <w:rsid w:val="00956C3E"/>
    <w:rsid w:val="0095743C"/>
    <w:rsid w:val="00960096"/>
    <w:rsid w:val="00961230"/>
    <w:rsid w:val="00966D2B"/>
    <w:rsid w:val="009670E1"/>
    <w:rsid w:val="0097142D"/>
    <w:rsid w:val="009715FD"/>
    <w:rsid w:val="0097334F"/>
    <w:rsid w:val="009736CC"/>
    <w:rsid w:val="00974D3B"/>
    <w:rsid w:val="00976A1E"/>
    <w:rsid w:val="00976C19"/>
    <w:rsid w:val="00980644"/>
    <w:rsid w:val="00983877"/>
    <w:rsid w:val="00990D85"/>
    <w:rsid w:val="009965FC"/>
    <w:rsid w:val="00996FCA"/>
    <w:rsid w:val="009A0153"/>
    <w:rsid w:val="009A0216"/>
    <w:rsid w:val="009A4380"/>
    <w:rsid w:val="009A45EE"/>
    <w:rsid w:val="009A4959"/>
    <w:rsid w:val="009A511A"/>
    <w:rsid w:val="009A7138"/>
    <w:rsid w:val="009B4E03"/>
    <w:rsid w:val="009B4E0A"/>
    <w:rsid w:val="009B6580"/>
    <w:rsid w:val="009C15B9"/>
    <w:rsid w:val="009C3216"/>
    <w:rsid w:val="009C392B"/>
    <w:rsid w:val="009C4742"/>
    <w:rsid w:val="009C4B4D"/>
    <w:rsid w:val="009C527C"/>
    <w:rsid w:val="009C74E1"/>
    <w:rsid w:val="009C7992"/>
    <w:rsid w:val="009D2F08"/>
    <w:rsid w:val="009D30FA"/>
    <w:rsid w:val="009D4A21"/>
    <w:rsid w:val="009D7359"/>
    <w:rsid w:val="009D78D8"/>
    <w:rsid w:val="009D7960"/>
    <w:rsid w:val="009E091D"/>
    <w:rsid w:val="009E5304"/>
    <w:rsid w:val="009E54D3"/>
    <w:rsid w:val="009E6156"/>
    <w:rsid w:val="009F0F0C"/>
    <w:rsid w:val="009F1EA8"/>
    <w:rsid w:val="009F5061"/>
    <w:rsid w:val="009F50AF"/>
    <w:rsid w:val="009F55E7"/>
    <w:rsid w:val="009F6267"/>
    <w:rsid w:val="009F701A"/>
    <w:rsid w:val="00A01201"/>
    <w:rsid w:val="00A03AFD"/>
    <w:rsid w:val="00A044A8"/>
    <w:rsid w:val="00A0546A"/>
    <w:rsid w:val="00A06933"/>
    <w:rsid w:val="00A06F8F"/>
    <w:rsid w:val="00A10F96"/>
    <w:rsid w:val="00A1269B"/>
    <w:rsid w:val="00A144B5"/>
    <w:rsid w:val="00A1599F"/>
    <w:rsid w:val="00A15F1C"/>
    <w:rsid w:val="00A215BF"/>
    <w:rsid w:val="00A2266A"/>
    <w:rsid w:val="00A2352F"/>
    <w:rsid w:val="00A276DB"/>
    <w:rsid w:val="00A27EFD"/>
    <w:rsid w:val="00A34BFB"/>
    <w:rsid w:val="00A40217"/>
    <w:rsid w:val="00A41B10"/>
    <w:rsid w:val="00A42043"/>
    <w:rsid w:val="00A4493E"/>
    <w:rsid w:val="00A4569B"/>
    <w:rsid w:val="00A51C80"/>
    <w:rsid w:val="00A51FD3"/>
    <w:rsid w:val="00A52044"/>
    <w:rsid w:val="00A5257B"/>
    <w:rsid w:val="00A538AF"/>
    <w:rsid w:val="00A559C8"/>
    <w:rsid w:val="00A56C73"/>
    <w:rsid w:val="00A56F02"/>
    <w:rsid w:val="00A60296"/>
    <w:rsid w:val="00A60B10"/>
    <w:rsid w:val="00A60D81"/>
    <w:rsid w:val="00A61768"/>
    <w:rsid w:val="00A6217E"/>
    <w:rsid w:val="00A631CA"/>
    <w:rsid w:val="00A63577"/>
    <w:rsid w:val="00A64DF4"/>
    <w:rsid w:val="00A6588C"/>
    <w:rsid w:val="00A66386"/>
    <w:rsid w:val="00A66827"/>
    <w:rsid w:val="00A679A6"/>
    <w:rsid w:val="00A70C3E"/>
    <w:rsid w:val="00A70CFB"/>
    <w:rsid w:val="00A71372"/>
    <w:rsid w:val="00A71B8C"/>
    <w:rsid w:val="00A721BD"/>
    <w:rsid w:val="00A72896"/>
    <w:rsid w:val="00A73FDC"/>
    <w:rsid w:val="00A805C3"/>
    <w:rsid w:val="00A81706"/>
    <w:rsid w:val="00A83DA5"/>
    <w:rsid w:val="00A84CDE"/>
    <w:rsid w:val="00A90383"/>
    <w:rsid w:val="00A91BA3"/>
    <w:rsid w:val="00A9336A"/>
    <w:rsid w:val="00A9516C"/>
    <w:rsid w:val="00A96225"/>
    <w:rsid w:val="00A9689C"/>
    <w:rsid w:val="00A97962"/>
    <w:rsid w:val="00A97C0D"/>
    <w:rsid w:val="00AA075A"/>
    <w:rsid w:val="00AA32B7"/>
    <w:rsid w:val="00AA4711"/>
    <w:rsid w:val="00AA4B10"/>
    <w:rsid w:val="00AB1948"/>
    <w:rsid w:val="00AB1D51"/>
    <w:rsid w:val="00AB2901"/>
    <w:rsid w:val="00AB3732"/>
    <w:rsid w:val="00AB3BC8"/>
    <w:rsid w:val="00AC0FB4"/>
    <w:rsid w:val="00AC4CAC"/>
    <w:rsid w:val="00AC57C1"/>
    <w:rsid w:val="00AC62C0"/>
    <w:rsid w:val="00AC70FD"/>
    <w:rsid w:val="00AC7631"/>
    <w:rsid w:val="00AC7BE9"/>
    <w:rsid w:val="00AD0725"/>
    <w:rsid w:val="00AD0A78"/>
    <w:rsid w:val="00AD20CD"/>
    <w:rsid w:val="00AD3F10"/>
    <w:rsid w:val="00AD5406"/>
    <w:rsid w:val="00AD56DD"/>
    <w:rsid w:val="00AD6501"/>
    <w:rsid w:val="00AE1A3C"/>
    <w:rsid w:val="00AE325E"/>
    <w:rsid w:val="00AE4267"/>
    <w:rsid w:val="00AE6450"/>
    <w:rsid w:val="00AE6871"/>
    <w:rsid w:val="00AE701A"/>
    <w:rsid w:val="00AF0B4C"/>
    <w:rsid w:val="00AF40BF"/>
    <w:rsid w:val="00AF633E"/>
    <w:rsid w:val="00AF6842"/>
    <w:rsid w:val="00AF6F42"/>
    <w:rsid w:val="00AF744A"/>
    <w:rsid w:val="00B00C28"/>
    <w:rsid w:val="00B01736"/>
    <w:rsid w:val="00B0406A"/>
    <w:rsid w:val="00B043CA"/>
    <w:rsid w:val="00B05FD0"/>
    <w:rsid w:val="00B0652B"/>
    <w:rsid w:val="00B07261"/>
    <w:rsid w:val="00B106A8"/>
    <w:rsid w:val="00B1140C"/>
    <w:rsid w:val="00B120A4"/>
    <w:rsid w:val="00B15F3C"/>
    <w:rsid w:val="00B16565"/>
    <w:rsid w:val="00B173F8"/>
    <w:rsid w:val="00B20038"/>
    <w:rsid w:val="00B2050F"/>
    <w:rsid w:val="00B20708"/>
    <w:rsid w:val="00B234C8"/>
    <w:rsid w:val="00B244FD"/>
    <w:rsid w:val="00B2546C"/>
    <w:rsid w:val="00B27670"/>
    <w:rsid w:val="00B27FB4"/>
    <w:rsid w:val="00B3376E"/>
    <w:rsid w:val="00B352BD"/>
    <w:rsid w:val="00B3654D"/>
    <w:rsid w:val="00B36695"/>
    <w:rsid w:val="00B369A5"/>
    <w:rsid w:val="00B40D13"/>
    <w:rsid w:val="00B418B9"/>
    <w:rsid w:val="00B41A74"/>
    <w:rsid w:val="00B41B10"/>
    <w:rsid w:val="00B427FE"/>
    <w:rsid w:val="00B44CDD"/>
    <w:rsid w:val="00B44EA9"/>
    <w:rsid w:val="00B46C46"/>
    <w:rsid w:val="00B47798"/>
    <w:rsid w:val="00B47EB2"/>
    <w:rsid w:val="00B50078"/>
    <w:rsid w:val="00B51165"/>
    <w:rsid w:val="00B51BE2"/>
    <w:rsid w:val="00B54113"/>
    <w:rsid w:val="00B55AFC"/>
    <w:rsid w:val="00B55C1A"/>
    <w:rsid w:val="00B61DC8"/>
    <w:rsid w:val="00B644A7"/>
    <w:rsid w:val="00B66AD5"/>
    <w:rsid w:val="00B736DF"/>
    <w:rsid w:val="00B738D6"/>
    <w:rsid w:val="00B739E5"/>
    <w:rsid w:val="00B7649D"/>
    <w:rsid w:val="00B7666B"/>
    <w:rsid w:val="00B77449"/>
    <w:rsid w:val="00B807FE"/>
    <w:rsid w:val="00B80B01"/>
    <w:rsid w:val="00B812A8"/>
    <w:rsid w:val="00B815CF"/>
    <w:rsid w:val="00B82E19"/>
    <w:rsid w:val="00B8329B"/>
    <w:rsid w:val="00B8566C"/>
    <w:rsid w:val="00B9153D"/>
    <w:rsid w:val="00B93D3B"/>
    <w:rsid w:val="00B94BC2"/>
    <w:rsid w:val="00B95D58"/>
    <w:rsid w:val="00B96503"/>
    <w:rsid w:val="00B9782C"/>
    <w:rsid w:val="00BA058A"/>
    <w:rsid w:val="00BA0931"/>
    <w:rsid w:val="00BA13D5"/>
    <w:rsid w:val="00BA2A30"/>
    <w:rsid w:val="00BB1032"/>
    <w:rsid w:val="00BB5F8E"/>
    <w:rsid w:val="00BB6060"/>
    <w:rsid w:val="00BB63FE"/>
    <w:rsid w:val="00BB6B2D"/>
    <w:rsid w:val="00BC01FC"/>
    <w:rsid w:val="00BC077C"/>
    <w:rsid w:val="00BC2A4F"/>
    <w:rsid w:val="00BC40F3"/>
    <w:rsid w:val="00BC4D87"/>
    <w:rsid w:val="00BC673C"/>
    <w:rsid w:val="00BC6926"/>
    <w:rsid w:val="00BC6F51"/>
    <w:rsid w:val="00BD5649"/>
    <w:rsid w:val="00BE0132"/>
    <w:rsid w:val="00BE15DE"/>
    <w:rsid w:val="00BE4B04"/>
    <w:rsid w:val="00BE5DA0"/>
    <w:rsid w:val="00BF2314"/>
    <w:rsid w:val="00BF2CB2"/>
    <w:rsid w:val="00BF2D08"/>
    <w:rsid w:val="00BF4808"/>
    <w:rsid w:val="00BF6569"/>
    <w:rsid w:val="00C0061D"/>
    <w:rsid w:val="00C00733"/>
    <w:rsid w:val="00C018FE"/>
    <w:rsid w:val="00C02497"/>
    <w:rsid w:val="00C04B2C"/>
    <w:rsid w:val="00C05C9D"/>
    <w:rsid w:val="00C06BB0"/>
    <w:rsid w:val="00C06FAA"/>
    <w:rsid w:val="00C1280E"/>
    <w:rsid w:val="00C13F57"/>
    <w:rsid w:val="00C16BB0"/>
    <w:rsid w:val="00C16C46"/>
    <w:rsid w:val="00C171B6"/>
    <w:rsid w:val="00C17576"/>
    <w:rsid w:val="00C1766A"/>
    <w:rsid w:val="00C21774"/>
    <w:rsid w:val="00C22FC9"/>
    <w:rsid w:val="00C2384D"/>
    <w:rsid w:val="00C23AB3"/>
    <w:rsid w:val="00C25677"/>
    <w:rsid w:val="00C25FE3"/>
    <w:rsid w:val="00C260D1"/>
    <w:rsid w:val="00C26863"/>
    <w:rsid w:val="00C27314"/>
    <w:rsid w:val="00C317FE"/>
    <w:rsid w:val="00C32B74"/>
    <w:rsid w:val="00C3515F"/>
    <w:rsid w:val="00C37CE8"/>
    <w:rsid w:val="00C430C2"/>
    <w:rsid w:val="00C44B0E"/>
    <w:rsid w:val="00C44CA9"/>
    <w:rsid w:val="00C46A3E"/>
    <w:rsid w:val="00C47236"/>
    <w:rsid w:val="00C50F8B"/>
    <w:rsid w:val="00C51573"/>
    <w:rsid w:val="00C519C5"/>
    <w:rsid w:val="00C51F0F"/>
    <w:rsid w:val="00C5264D"/>
    <w:rsid w:val="00C55603"/>
    <w:rsid w:val="00C5574C"/>
    <w:rsid w:val="00C561C4"/>
    <w:rsid w:val="00C57653"/>
    <w:rsid w:val="00C60272"/>
    <w:rsid w:val="00C60384"/>
    <w:rsid w:val="00C65158"/>
    <w:rsid w:val="00C65F86"/>
    <w:rsid w:val="00C71BB8"/>
    <w:rsid w:val="00C72309"/>
    <w:rsid w:val="00C74AE8"/>
    <w:rsid w:val="00C74D91"/>
    <w:rsid w:val="00C75F03"/>
    <w:rsid w:val="00C76312"/>
    <w:rsid w:val="00C76C65"/>
    <w:rsid w:val="00C8188A"/>
    <w:rsid w:val="00C81B4E"/>
    <w:rsid w:val="00C844C1"/>
    <w:rsid w:val="00C87E7C"/>
    <w:rsid w:val="00C903A0"/>
    <w:rsid w:val="00C90F4C"/>
    <w:rsid w:val="00C92362"/>
    <w:rsid w:val="00C93830"/>
    <w:rsid w:val="00C93D7E"/>
    <w:rsid w:val="00C94909"/>
    <w:rsid w:val="00C94C23"/>
    <w:rsid w:val="00C94F27"/>
    <w:rsid w:val="00C967D8"/>
    <w:rsid w:val="00C96C6E"/>
    <w:rsid w:val="00C9746A"/>
    <w:rsid w:val="00C97784"/>
    <w:rsid w:val="00CA38D9"/>
    <w:rsid w:val="00CB085C"/>
    <w:rsid w:val="00CB1A69"/>
    <w:rsid w:val="00CB33E3"/>
    <w:rsid w:val="00CB3669"/>
    <w:rsid w:val="00CB40A0"/>
    <w:rsid w:val="00CC109A"/>
    <w:rsid w:val="00CC4BCE"/>
    <w:rsid w:val="00CC552C"/>
    <w:rsid w:val="00CC6C1E"/>
    <w:rsid w:val="00CD082F"/>
    <w:rsid w:val="00CD1C84"/>
    <w:rsid w:val="00CD4B4F"/>
    <w:rsid w:val="00CE10CE"/>
    <w:rsid w:val="00CE1D76"/>
    <w:rsid w:val="00CE2826"/>
    <w:rsid w:val="00CE4600"/>
    <w:rsid w:val="00CE4F89"/>
    <w:rsid w:val="00CE670F"/>
    <w:rsid w:val="00CE69AF"/>
    <w:rsid w:val="00CE79A6"/>
    <w:rsid w:val="00CF008F"/>
    <w:rsid w:val="00CF3768"/>
    <w:rsid w:val="00CF487B"/>
    <w:rsid w:val="00CF593B"/>
    <w:rsid w:val="00CF663A"/>
    <w:rsid w:val="00CF71BB"/>
    <w:rsid w:val="00CF747C"/>
    <w:rsid w:val="00D0000D"/>
    <w:rsid w:val="00D02FF2"/>
    <w:rsid w:val="00D035B0"/>
    <w:rsid w:val="00D039CC"/>
    <w:rsid w:val="00D03C7A"/>
    <w:rsid w:val="00D10616"/>
    <w:rsid w:val="00D11B55"/>
    <w:rsid w:val="00D123E8"/>
    <w:rsid w:val="00D12757"/>
    <w:rsid w:val="00D12B1A"/>
    <w:rsid w:val="00D16A8D"/>
    <w:rsid w:val="00D17329"/>
    <w:rsid w:val="00D17AB8"/>
    <w:rsid w:val="00D17CFE"/>
    <w:rsid w:val="00D2110C"/>
    <w:rsid w:val="00D2122C"/>
    <w:rsid w:val="00D215CA"/>
    <w:rsid w:val="00D249F8"/>
    <w:rsid w:val="00D316D1"/>
    <w:rsid w:val="00D33A54"/>
    <w:rsid w:val="00D33F88"/>
    <w:rsid w:val="00D35165"/>
    <w:rsid w:val="00D35253"/>
    <w:rsid w:val="00D400B2"/>
    <w:rsid w:val="00D407B3"/>
    <w:rsid w:val="00D4164C"/>
    <w:rsid w:val="00D4398E"/>
    <w:rsid w:val="00D46ED5"/>
    <w:rsid w:val="00D46FC3"/>
    <w:rsid w:val="00D5120E"/>
    <w:rsid w:val="00D52BE6"/>
    <w:rsid w:val="00D53B86"/>
    <w:rsid w:val="00D55F5A"/>
    <w:rsid w:val="00D56F52"/>
    <w:rsid w:val="00D60659"/>
    <w:rsid w:val="00D60685"/>
    <w:rsid w:val="00D6268B"/>
    <w:rsid w:val="00D64595"/>
    <w:rsid w:val="00D647C3"/>
    <w:rsid w:val="00D64E8E"/>
    <w:rsid w:val="00D654C5"/>
    <w:rsid w:val="00D6626B"/>
    <w:rsid w:val="00D66326"/>
    <w:rsid w:val="00D67C83"/>
    <w:rsid w:val="00D7017D"/>
    <w:rsid w:val="00D70AE0"/>
    <w:rsid w:val="00D72B26"/>
    <w:rsid w:val="00D7335F"/>
    <w:rsid w:val="00D73DA8"/>
    <w:rsid w:val="00D75793"/>
    <w:rsid w:val="00D75E2C"/>
    <w:rsid w:val="00D76189"/>
    <w:rsid w:val="00D81B48"/>
    <w:rsid w:val="00D85C62"/>
    <w:rsid w:val="00D87861"/>
    <w:rsid w:val="00D90DD9"/>
    <w:rsid w:val="00D92053"/>
    <w:rsid w:val="00D92AC4"/>
    <w:rsid w:val="00D97F03"/>
    <w:rsid w:val="00DA01DF"/>
    <w:rsid w:val="00DA5434"/>
    <w:rsid w:val="00DA60BB"/>
    <w:rsid w:val="00DA6128"/>
    <w:rsid w:val="00DA727B"/>
    <w:rsid w:val="00DB0F6C"/>
    <w:rsid w:val="00DB2B2E"/>
    <w:rsid w:val="00DB35DD"/>
    <w:rsid w:val="00DB420B"/>
    <w:rsid w:val="00DB57F0"/>
    <w:rsid w:val="00DB5DD2"/>
    <w:rsid w:val="00DB63DF"/>
    <w:rsid w:val="00DB741A"/>
    <w:rsid w:val="00DC002C"/>
    <w:rsid w:val="00DC0588"/>
    <w:rsid w:val="00DC3340"/>
    <w:rsid w:val="00DC3EB3"/>
    <w:rsid w:val="00DC4990"/>
    <w:rsid w:val="00DC4C5E"/>
    <w:rsid w:val="00DC7396"/>
    <w:rsid w:val="00DC7CA3"/>
    <w:rsid w:val="00DD04C5"/>
    <w:rsid w:val="00DD0915"/>
    <w:rsid w:val="00DD1A0D"/>
    <w:rsid w:val="00DD2136"/>
    <w:rsid w:val="00DD365E"/>
    <w:rsid w:val="00DD4ABC"/>
    <w:rsid w:val="00DD7850"/>
    <w:rsid w:val="00DE0127"/>
    <w:rsid w:val="00DE0AA1"/>
    <w:rsid w:val="00DE0D55"/>
    <w:rsid w:val="00DE1A77"/>
    <w:rsid w:val="00DE1C17"/>
    <w:rsid w:val="00DE270B"/>
    <w:rsid w:val="00DE3CDC"/>
    <w:rsid w:val="00DE5089"/>
    <w:rsid w:val="00DE51D8"/>
    <w:rsid w:val="00DE6393"/>
    <w:rsid w:val="00DE7803"/>
    <w:rsid w:val="00DF0883"/>
    <w:rsid w:val="00DF1B90"/>
    <w:rsid w:val="00DF2607"/>
    <w:rsid w:val="00DF29FD"/>
    <w:rsid w:val="00DF47D3"/>
    <w:rsid w:val="00DF51A0"/>
    <w:rsid w:val="00DF5600"/>
    <w:rsid w:val="00DF5886"/>
    <w:rsid w:val="00DF6E71"/>
    <w:rsid w:val="00E007A1"/>
    <w:rsid w:val="00E0165A"/>
    <w:rsid w:val="00E020EC"/>
    <w:rsid w:val="00E03C16"/>
    <w:rsid w:val="00E0489E"/>
    <w:rsid w:val="00E05B23"/>
    <w:rsid w:val="00E07C53"/>
    <w:rsid w:val="00E12832"/>
    <w:rsid w:val="00E12B60"/>
    <w:rsid w:val="00E136A3"/>
    <w:rsid w:val="00E16540"/>
    <w:rsid w:val="00E17AC8"/>
    <w:rsid w:val="00E22954"/>
    <w:rsid w:val="00E23AF1"/>
    <w:rsid w:val="00E24C60"/>
    <w:rsid w:val="00E2739B"/>
    <w:rsid w:val="00E3082C"/>
    <w:rsid w:val="00E31CCD"/>
    <w:rsid w:val="00E32099"/>
    <w:rsid w:val="00E32B4C"/>
    <w:rsid w:val="00E35242"/>
    <w:rsid w:val="00E35CC1"/>
    <w:rsid w:val="00E3620A"/>
    <w:rsid w:val="00E40D89"/>
    <w:rsid w:val="00E43993"/>
    <w:rsid w:val="00E45E38"/>
    <w:rsid w:val="00E465B9"/>
    <w:rsid w:val="00E47534"/>
    <w:rsid w:val="00E5270B"/>
    <w:rsid w:val="00E537F1"/>
    <w:rsid w:val="00E54261"/>
    <w:rsid w:val="00E56535"/>
    <w:rsid w:val="00E5779B"/>
    <w:rsid w:val="00E608D7"/>
    <w:rsid w:val="00E6151A"/>
    <w:rsid w:val="00E62F76"/>
    <w:rsid w:val="00E635CB"/>
    <w:rsid w:val="00E6442D"/>
    <w:rsid w:val="00E66A87"/>
    <w:rsid w:val="00E701EC"/>
    <w:rsid w:val="00E70561"/>
    <w:rsid w:val="00E7460F"/>
    <w:rsid w:val="00E74881"/>
    <w:rsid w:val="00E80F7A"/>
    <w:rsid w:val="00E81501"/>
    <w:rsid w:val="00E841DE"/>
    <w:rsid w:val="00E84E0B"/>
    <w:rsid w:val="00E8551C"/>
    <w:rsid w:val="00E858F8"/>
    <w:rsid w:val="00E86663"/>
    <w:rsid w:val="00E86EC6"/>
    <w:rsid w:val="00E9002C"/>
    <w:rsid w:val="00E90D28"/>
    <w:rsid w:val="00E9154E"/>
    <w:rsid w:val="00E922BA"/>
    <w:rsid w:val="00E92412"/>
    <w:rsid w:val="00E9303F"/>
    <w:rsid w:val="00E95049"/>
    <w:rsid w:val="00EA089D"/>
    <w:rsid w:val="00EA1644"/>
    <w:rsid w:val="00EA2950"/>
    <w:rsid w:val="00EA4AEF"/>
    <w:rsid w:val="00EA5E0A"/>
    <w:rsid w:val="00EA756F"/>
    <w:rsid w:val="00EB0F4E"/>
    <w:rsid w:val="00EB21A8"/>
    <w:rsid w:val="00EB2878"/>
    <w:rsid w:val="00EB2AF3"/>
    <w:rsid w:val="00EB2D3A"/>
    <w:rsid w:val="00EB336F"/>
    <w:rsid w:val="00EB3B78"/>
    <w:rsid w:val="00EB4528"/>
    <w:rsid w:val="00EB59CE"/>
    <w:rsid w:val="00EB5A62"/>
    <w:rsid w:val="00EC393C"/>
    <w:rsid w:val="00ED182C"/>
    <w:rsid w:val="00ED220D"/>
    <w:rsid w:val="00ED39C1"/>
    <w:rsid w:val="00EE0C32"/>
    <w:rsid w:val="00EE4226"/>
    <w:rsid w:val="00EE7871"/>
    <w:rsid w:val="00EF00B8"/>
    <w:rsid w:val="00EF4B21"/>
    <w:rsid w:val="00EF5827"/>
    <w:rsid w:val="00EF7871"/>
    <w:rsid w:val="00F0037D"/>
    <w:rsid w:val="00F0086F"/>
    <w:rsid w:val="00F02A52"/>
    <w:rsid w:val="00F03B69"/>
    <w:rsid w:val="00F104AC"/>
    <w:rsid w:val="00F112D6"/>
    <w:rsid w:val="00F116A9"/>
    <w:rsid w:val="00F11ED9"/>
    <w:rsid w:val="00F12EEF"/>
    <w:rsid w:val="00F135DC"/>
    <w:rsid w:val="00F13B54"/>
    <w:rsid w:val="00F1649D"/>
    <w:rsid w:val="00F168DB"/>
    <w:rsid w:val="00F17F5B"/>
    <w:rsid w:val="00F215C5"/>
    <w:rsid w:val="00F234FA"/>
    <w:rsid w:val="00F24075"/>
    <w:rsid w:val="00F27946"/>
    <w:rsid w:val="00F323D8"/>
    <w:rsid w:val="00F32761"/>
    <w:rsid w:val="00F332F3"/>
    <w:rsid w:val="00F337E8"/>
    <w:rsid w:val="00F35883"/>
    <w:rsid w:val="00F35A19"/>
    <w:rsid w:val="00F35F73"/>
    <w:rsid w:val="00F3611C"/>
    <w:rsid w:val="00F3632F"/>
    <w:rsid w:val="00F40731"/>
    <w:rsid w:val="00F407D8"/>
    <w:rsid w:val="00F4209B"/>
    <w:rsid w:val="00F42C28"/>
    <w:rsid w:val="00F46433"/>
    <w:rsid w:val="00F471F6"/>
    <w:rsid w:val="00F475AB"/>
    <w:rsid w:val="00F478B7"/>
    <w:rsid w:val="00F50A68"/>
    <w:rsid w:val="00F517B5"/>
    <w:rsid w:val="00F5186F"/>
    <w:rsid w:val="00F52AC8"/>
    <w:rsid w:val="00F53ECC"/>
    <w:rsid w:val="00F54B18"/>
    <w:rsid w:val="00F55B01"/>
    <w:rsid w:val="00F56063"/>
    <w:rsid w:val="00F563B7"/>
    <w:rsid w:val="00F57925"/>
    <w:rsid w:val="00F57E3D"/>
    <w:rsid w:val="00F60959"/>
    <w:rsid w:val="00F60FC9"/>
    <w:rsid w:val="00F66028"/>
    <w:rsid w:val="00F66C80"/>
    <w:rsid w:val="00F67620"/>
    <w:rsid w:val="00F717B8"/>
    <w:rsid w:val="00F7369A"/>
    <w:rsid w:val="00F74D5D"/>
    <w:rsid w:val="00F76E50"/>
    <w:rsid w:val="00F77287"/>
    <w:rsid w:val="00F7742D"/>
    <w:rsid w:val="00F77A83"/>
    <w:rsid w:val="00F8166F"/>
    <w:rsid w:val="00F83288"/>
    <w:rsid w:val="00F857D4"/>
    <w:rsid w:val="00F8689B"/>
    <w:rsid w:val="00F87A65"/>
    <w:rsid w:val="00F9021E"/>
    <w:rsid w:val="00F907E2"/>
    <w:rsid w:val="00F924A3"/>
    <w:rsid w:val="00F92F33"/>
    <w:rsid w:val="00F949E7"/>
    <w:rsid w:val="00F949F0"/>
    <w:rsid w:val="00F94C74"/>
    <w:rsid w:val="00F94F4D"/>
    <w:rsid w:val="00F95894"/>
    <w:rsid w:val="00F95A59"/>
    <w:rsid w:val="00FA0B51"/>
    <w:rsid w:val="00FA0C48"/>
    <w:rsid w:val="00FA0EF2"/>
    <w:rsid w:val="00FA1DFE"/>
    <w:rsid w:val="00FA35CA"/>
    <w:rsid w:val="00FA447D"/>
    <w:rsid w:val="00FA51C1"/>
    <w:rsid w:val="00FA5CF5"/>
    <w:rsid w:val="00FA6002"/>
    <w:rsid w:val="00FB12AE"/>
    <w:rsid w:val="00FB3EF2"/>
    <w:rsid w:val="00FB40B4"/>
    <w:rsid w:val="00FB4835"/>
    <w:rsid w:val="00FB4EAB"/>
    <w:rsid w:val="00FB6069"/>
    <w:rsid w:val="00FC4948"/>
    <w:rsid w:val="00FC4F18"/>
    <w:rsid w:val="00FC6657"/>
    <w:rsid w:val="00FC6821"/>
    <w:rsid w:val="00FD07AE"/>
    <w:rsid w:val="00FD2724"/>
    <w:rsid w:val="00FD5135"/>
    <w:rsid w:val="00FD5B23"/>
    <w:rsid w:val="00FD6D55"/>
    <w:rsid w:val="00FD732B"/>
    <w:rsid w:val="00FE1A57"/>
    <w:rsid w:val="00FE2A20"/>
    <w:rsid w:val="00FE6EC1"/>
    <w:rsid w:val="00FE7DF0"/>
    <w:rsid w:val="00FF372D"/>
    <w:rsid w:val="00FF3BED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4CCA76"/>
  <w15:docId w15:val="{C2721CEC-5D73-4C47-BC19-5E49A9AD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8C9"/>
    <w:rPr>
      <w:sz w:val="24"/>
      <w:szCs w:val="28"/>
    </w:rPr>
  </w:style>
  <w:style w:type="paragraph" w:styleId="1">
    <w:name w:val="heading 1"/>
    <w:basedOn w:val="a"/>
    <w:link w:val="10"/>
    <w:uiPriority w:val="9"/>
    <w:qFormat/>
    <w:rsid w:val="00273FA7"/>
    <w:pPr>
      <w:spacing w:before="100" w:beforeAutospacing="1" w:after="100" w:afterAutospacing="1"/>
      <w:outlineLvl w:val="0"/>
    </w:pPr>
    <w:rPr>
      <w:rFonts w:ascii="Angsana New" w:hAnsi="Angsana New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3FA7"/>
    <w:pPr>
      <w:spacing w:before="100" w:beforeAutospacing="1" w:after="100" w:afterAutospacing="1"/>
      <w:outlineLvl w:val="1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9456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273FA7"/>
    <w:rPr>
      <w:rFonts w:ascii="Angsana New" w:hAnsi="Angsana New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273FA7"/>
    <w:rPr>
      <w:rFonts w:ascii="Angsana New" w:hAnsi="Angsana New"/>
      <w:b/>
      <w:bCs/>
      <w:sz w:val="36"/>
      <w:szCs w:val="36"/>
    </w:rPr>
  </w:style>
  <w:style w:type="paragraph" w:styleId="a9">
    <w:name w:val="List Paragraph"/>
    <w:basedOn w:val="a"/>
    <w:uiPriority w:val="34"/>
    <w:qFormat/>
    <w:rsid w:val="00DA01DF"/>
    <w:pPr>
      <w:ind w:left="720"/>
      <w:contextualSpacing/>
    </w:pPr>
  </w:style>
  <w:style w:type="paragraph" w:styleId="3">
    <w:name w:val="Body Text 3"/>
    <w:basedOn w:val="a"/>
    <w:link w:val="30"/>
    <w:rsid w:val="00F717B8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F717B8"/>
    <w:rPr>
      <w:rFonts w:ascii="EucrosiaUPC" w:eastAsia="Cordia New" w:hAnsi="EucrosiaUPC" w:cs="Eucros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ce%20DDC%2081\Desktop\&#3605;&#3629;&#3610;&#3586;&#3657;&#3629;&#3627;&#3634;&#3619;&#3639;&#362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798C-62A0-4DA1-B623-895A79E1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ตอบข้อหารือ</Template>
  <TotalTime>66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 DDC 81</dc:creator>
  <cp:lastModifiedBy>User</cp:lastModifiedBy>
  <cp:revision>24</cp:revision>
  <cp:lastPrinted>2024-10-12T03:43:00Z</cp:lastPrinted>
  <dcterms:created xsi:type="dcterms:W3CDTF">2024-11-10T08:07:00Z</dcterms:created>
  <dcterms:modified xsi:type="dcterms:W3CDTF">2024-12-07T07:53:00Z</dcterms:modified>
</cp:coreProperties>
</file>